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BB4D8" w14:textId="77777777" w:rsidR="00DA36E8" w:rsidRPr="000470BE" w:rsidRDefault="00DA36E8">
      <w:pPr>
        <w:sectPr w:rsidR="00DA36E8" w:rsidRPr="000470BE">
          <w:headerReference w:type="default" r:id="rId8"/>
          <w:type w:val="continuous"/>
          <w:pgSz w:w="12240" w:h="15840" w:code="1"/>
          <w:pgMar w:top="2880" w:right="1800" w:bottom="1440" w:left="1800" w:header="720" w:footer="720" w:gutter="0"/>
          <w:cols w:space="720"/>
        </w:sectPr>
      </w:pPr>
    </w:p>
    <w:p w14:paraId="66959723" w14:textId="4A48CF30" w:rsidR="00551605" w:rsidRPr="000470BE" w:rsidRDefault="00551605" w:rsidP="00551605">
      <w:bookmarkStart w:id="0" w:name="_Hlk119258304"/>
      <w:bookmarkStart w:id="1" w:name="_Hlk97909073"/>
      <w:bookmarkStart w:id="2" w:name="_Hlk119266738"/>
      <w:r w:rsidRPr="000470BE">
        <w:rPr>
          <w:b/>
        </w:rPr>
        <w:t>TO:</w:t>
      </w:r>
      <w:r w:rsidRPr="000470BE">
        <w:rPr>
          <w:b/>
        </w:rPr>
        <w:tab/>
      </w:r>
      <w:r w:rsidRPr="000470BE">
        <w:rPr>
          <w:b/>
        </w:rPr>
        <w:tab/>
      </w:r>
      <w:bookmarkStart w:id="3" w:name="_Hlk117861302"/>
      <w:bookmarkStart w:id="4" w:name="_Hlk117866895"/>
      <w:r w:rsidR="000470BE" w:rsidRPr="000470BE">
        <w:t>Markel Perkins</w:t>
      </w:r>
      <w:bookmarkEnd w:id="3"/>
      <w:r w:rsidR="007360C4" w:rsidRPr="000470BE">
        <w:t>, Attorney</w:t>
      </w:r>
      <w:bookmarkEnd w:id="4"/>
    </w:p>
    <w:p w14:paraId="13D3FD4C" w14:textId="77777777" w:rsidR="00551605" w:rsidRPr="000470BE" w:rsidRDefault="00551605" w:rsidP="00551605">
      <w:pPr>
        <w:ind w:left="1440"/>
      </w:pPr>
      <w:r w:rsidRPr="000470BE">
        <w:t>Legal Division</w:t>
      </w:r>
    </w:p>
    <w:p w14:paraId="46A90F72" w14:textId="77777777" w:rsidR="00551605" w:rsidRPr="000470BE" w:rsidRDefault="00551605" w:rsidP="00551605">
      <w:pPr>
        <w:tabs>
          <w:tab w:val="left" w:pos="1170"/>
        </w:tabs>
      </w:pPr>
      <w:r w:rsidRPr="000470BE">
        <w:tab/>
      </w:r>
      <w:r w:rsidRPr="000470BE">
        <w:tab/>
      </w:r>
    </w:p>
    <w:p w14:paraId="5EC26327" w14:textId="3040CCB1" w:rsidR="00551605" w:rsidRPr="000470BE" w:rsidRDefault="00551605" w:rsidP="00551605">
      <w:r w:rsidRPr="000470BE">
        <w:rPr>
          <w:b/>
        </w:rPr>
        <w:t>FROM:</w:t>
      </w:r>
      <w:r w:rsidRPr="000470BE">
        <w:rPr>
          <w:b/>
        </w:rPr>
        <w:tab/>
      </w:r>
      <w:bookmarkStart w:id="5" w:name="_Hlk117861347"/>
      <w:r w:rsidR="000470BE" w:rsidRPr="000470BE">
        <w:t>James Harville</w:t>
      </w:r>
      <w:r w:rsidRPr="000470BE">
        <w:t xml:space="preserve">, </w:t>
      </w:r>
      <w:r w:rsidR="000470BE" w:rsidRPr="000470BE">
        <w:t>Infrastructure Analyst</w:t>
      </w:r>
      <w:bookmarkEnd w:id="5"/>
    </w:p>
    <w:p w14:paraId="6262A7BB" w14:textId="77777777" w:rsidR="00551605" w:rsidRPr="000470BE" w:rsidRDefault="00551605" w:rsidP="00551605">
      <w:pPr>
        <w:ind w:left="1440"/>
      </w:pPr>
      <w:r w:rsidRPr="000470BE">
        <w:t>Infrastructure Division</w:t>
      </w:r>
    </w:p>
    <w:bookmarkEnd w:id="0"/>
    <w:p w14:paraId="7DC9A598" w14:textId="77777777" w:rsidR="00551605" w:rsidRPr="000470BE" w:rsidRDefault="00551605" w:rsidP="00551605">
      <w:pPr>
        <w:ind w:left="1440"/>
      </w:pPr>
    </w:p>
    <w:p w14:paraId="3BE2B14E" w14:textId="6FBED641" w:rsidR="00551605" w:rsidRPr="000470BE" w:rsidRDefault="00551605" w:rsidP="00551605">
      <w:pPr>
        <w:rPr>
          <w:bCs/>
        </w:rPr>
      </w:pPr>
      <w:r w:rsidRPr="000470BE">
        <w:rPr>
          <w:b/>
        </w:rPr>
        <w:t>DATE:</w:t>
      </w:r>
      <w:r w:rsidRPr="000470BE">
        <w:rPr>
          <w:b/>
        </w:rPr>
        <w:tab/>
      </w:r>
      <w:bookmarkStart w:id="6" w:name="_Hlk117872468"/>
      <w:r w:rsidR="005F5261">
        <w:t>February 15</w:t>
      </w:r>
      <w:r w:rsidR="000470BE" w:rsidRPr="000470BE">
        <w:t>, 202</w:t>
      </w:r>
      <w:r w:rsidR="005F5261">
        <w:rPr>
          <w:bCs/>
        </w:rPr>
        <w:t>4</w:t>
      </w:r>
      <w:bookmarkEnd w:id="1"/>
      <w:bookmarkEnd w:id="6"/>
    </w:p>
    <w:bookmarkEnd w:id="2"/>
    <w:p w14:paraId="02B8C532" w14:textId="77777777" w:rsidR="001A5F52" w:rsidRPr="000470BE" w:rsidRDefault="001A5F52" w:rsidP="001A5F52">
      <w:pPr>
        <w:tabs>
          <w:tab w:val="left" w:pos="1170"/>
        </w:tabs>
        <w:spacing w:before="240"/>
      </w:pPr>
    </w:p>
    <w:p w14:paraId="0571CA10" w14:textId="3FCD0519" w:rsidR="001A5F52" w:rsidRPr="000470BE" w:rsidRDefault="001A5F52" w:rsidP="000470BE">
      <w:pPr>
        <w:ind w:left="1440" w:hanging="1440"/>
        <w:rPr>
          <w:i/>
        </w:rPr>
      </w:pPr>
      <w:r w:rsidRPr="000470BE">
        <w:rPr>
          <w:b/>
        </w:rPr>
        <w:t>RE:</w:t>
      </w:r>
      <w:r w:rsidRPr="000470BE">
        <w:rPr>
          <w:b/>
        </w:rPr>
        <w:tab/>
      </w:r>
      <w:r w:rsidRPr="000470BE">
        <w:rPr>
          <w:bCs/>
        </w:rPr>
        <w:t xml:space="preserve">Docket No. </w:t>
      </w:r>
      <w:r w:rsidR="000470BE" w:rsidRPr="000470BE">
        <w:rPr>
          <w:bCs/>
        </w:rPr>
        <w:t>55304</w:t>
      </w:r>
      <w:r w:rsidRPr="000470BE">
        <w:t xml:space="preserve"> – </w:t>
      </w:r>
      <w:r w:rsidR="000470BE" w:rsidRPr="000470BE">
        <w:rPr>
          <w:i/>
        </w:rPr>
        <w:t>Application of Texas Water Utilities, LP and SWWC Utilities, Inc. dba Hornsby Bend Utility Company, Inc.</w:t>
      </w:r>
      <w:r w:rsidR="000470BE" w:rsidRPr="000470BE">
        <w:rPr>
          <w:bCs/>
          <w:i/>
        </w:rPr>
        <w:t xml:space="preserve"> </w:t>
      </w:r>
      <w:r w:rsidR="000470BE" w:rsidRPr="000470BE">
        <w:rPr>
          <w:i/>
        </w:rPr>
        <w:t xml:space="preserve">for Sale, Transfer, or Merger of Facilities and Certificate Rights in </w:t>
      </w:r>
      <w:r w:rsidR="000470BE" w:rsidRPr="000470BE">
        <w:rPr>
          <w:i/>
          <w:iCs/>
        </w:rPr>
        <w:t>Travis</w:t>
      </w:r>
      <w:r w:rsidR="000470BE" w:rsidRPr="000470BE">
        <w:rPr>
          <w:i/>
        </w:rPr>
        <w:t xml:space="preserve"> </w:t>
      </w:r>
      <w:bookmarkStart w:id="7" w:name="_Hlk97894631"/>
      <w:r w:rsidR="000470BE" w:rsidRPr="000470BE">
        <w:rPr>
          <w:rStyle w:val="Style2"/>
        </w:rPr>
        <w:t>County</w:t>
      </w:r>
      <w:bookmarkEnd w:id="7"/>
      <w:r w:rsidR="000470BE" w:rsidRPr="000470BE">
        <w:rPr>
          <w:i/>
        </w:rPr>
        <w:t xml:space="preserve"> </w:t>
      </w:r>
    </w:p>
    <w:p w14:paraId="79617272"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BEC7D54" wp14:editId="1A90E53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227D1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2A707DCF" w14:textId="77777777" w:rsidR="008C469B" w:rsidRDefault="008C469B" w:rsidP="008C469B">
      <w:pPr>
        <w:rPr>
          <w:strike/>
        </w:rPr>
      </w:pPr>
    </w:p>
    <w:p w14:paraId="3897493D"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1EE1773D" w14:textId="77777777" w:rsidR="00AD09CD" w:rsidRDefault="00AD09CD" w:rsidP="00C90F1A">
      <w:pPr>
        <w:rPr>
          <w:bCs/>
        </w:rPr>
      </w:pPr>
    </w:p>
    <w:p w14:paraId="225B0D92" w14:textId="77777777" w:rsidR="001911B8" w:rsidRPr="0031242C" w:rsidRDefault="001911B8" w:rsidP="001911B8">
      <w:pPr>
        <w:spacing w:line="259" w:lineRule="auto"/>
      </w:pPr>
      <w:bookmarkStart w:id="8" w:name="_Hlk51227919"/>
      <w:bookmarkStart w:id="9" w:name="_Hlk140580650"/>
      <w:bookmarkStart w:id="10" w:name="_Hlk63330499"/>
      <w:bookmarkStart w:id="11" w:name="_Hlk63326489"/>
      <w:r w:rsidRPr="0031242C">
        <w:t xml:space="preserve">On </w:t>
      </w:r>
      <w:bookmarkStart w:id="12" w:name="_Hlk97897182"/>
      <w:r w:rsidRPr="0031242C">
        <w:rPr>
          <w:rStyle w:val="Style3"/>
          <w:i w:val="0"/>
          <w:iCs/>
        </w:rPr>
        <w:t>July 31, 2023</w:t>
      </w:r>
      <w:bookmarkEnd w:id="12"/>
      <w:r w:rsidRPr="0031242C">
        <w:rPr>
          <w:rStyle w:val="Style3"/>
          <w:iCs/>
        </w:rPr>
        <w:t>,</w:t>
      </w:r>
      <w:r w:rsidRPr="0031242C">
        <w:t xml:space="preserve"> Texas Water Utilities, L.P.</w:t>
      </w:r>
      <w:r w:rsidRPr="0031242C">
        <w:rPr>
          <w:bCs/>
        </w:rPr>
        <w:t xml:space="preserve"> (</w:t>
      </w:r>
      <w:bookmarkStart w:id="13" w:name="_Hlk52538154"/>
      <w:bookmarkStart w:id="14" w:name="_Hlk53563077"/>
      <w:bookmarkEnd w:id="8"/>
      <w:r w:rsidRPr="0031242C">
        <w:t>Texas Water Utilities</w:t>
      </w:r>
      <w:bookmarkEnd w:id="13"/>
      <w:bookmarkEnd w:id="14"/>
      <w:r w:rsidRPr="0031242C">
        <w:rPr>
          <w:bCs/>
        </w:rPr>
        <w:t xml:space="preserve">) and </w:t>
      </w:r>
      <w:r w:rsidRPr="0031242C">
        <w:t>SWWC Utilities, Inc. dba Hornsby Bend Utility Company, Inc.</w:t>
      </w:r>
      <w:r w:rsidRPr="0031242C">
        <w:rPr>
          <w:i/>
        </w:rPr>
        <w:t xml:space="preserve"> </w:t>
      </w:r>
      <w:r w:rsidRPr="0031242C">
        <w:rPr>
          <w:bCs/>
        </w:rPr>
        <w:t>(</w:t>
      </w:r>
      <w:r w:rsidRPr="0031242C">
        <w:t>SWWC Utilities</w:t>
      </w:r>
      <w:r w:rsidRPr="0031242C">
        <w:rPr>
          <w:bCs/>
        </w:rPr>
        <w:t xml:space="preserve">) (collectively Applicants) filed an application for sale, transfer, or merger (STM) of facilities and certificate rights in </w:t>
      </w:r>
      <w:bookmarkStart w:id="15" w:name="_Hlk51227464"/>
      <w:r w:rsidRPr="0031242C">
        <w:t>Travis</w:t>
      </w:r>
      <w:r w:rsidRPr="0031242C">
        <w:rPr>
          <w:bCs/>
        </w:rPr>
        <w:t xml:space="preserve"> </w:t>
      </w:r>
      <w:bookmarkStart w:id="16" w:name="_Hlk98146062"/>
      <w:bookmarkEnd w:id="15"/>
      <w:r w:rsidRPr="0031242C">
        <w:t>County</w:t>
      </w:r>
      <w:r w:rsidRPr="0031242C">
        <w:rPr>
          <w:bCs/>
        </w:rPr>
        <w:t xml:space="preserve">, Texas, under Texas Water Code </w:t>
      </w:r>
      <w:r w:rsidRPr="0031242C">
        <w:t xml:space="preserve">(TWC) </w:t>
      </w:r>
      <w:bookmarkEnd w:id="16"/>
      <w:r w:rsidRPr="0031242C">
        <w:rPr>
          <w:rStyle w:val="Style1"/>
          <w:color w:val="auto"/>
        </w:rPr>
        <w:t xml:space="preserve">§§ 13.242 through 13.250 and § 13.301 </w:t>
      </w:r>
      <w:r w:rsidRPr="0031242C">
        <w:rPr>
          <w:bCs/>
        </w:rPr>
        <w:t xml:space="preserve">and 16 Texas Administrative Code (TAC) </w:t>
      </w:r>
      <w:r w:rsidRPr="0031242C">
        <w:rPr>
          <w:rStyle w:val="Style1"/>
          <w:color w:val="auto"/>
        </w:rPr>
        <w:t>§§ 24.225 to 24.237 and § 24.239</w:t>
      </w:r>
      <w:r w:rsidRPr="0031242C">
        <w:rPr>
          <w:bCs/>
        </w:rPr>
        <w:t xml:space="preserve">.  </w:t>
      </w:r>
    </w:p>
    <w:p w14:paraId="1A2454B6" w14:textId="66AED30A" w:rsidR="001911B8" w:rsidRPr="0031242C" w:rsidRDefault="001911B8" w:rsidP="001911B8">
      <w:pPr>
        <w:spacing w:before="240"/>
        <w:rPr>
          <w:bCs/>
        </w:rPr>
      </w:pPr>
      <w:bookmarkStart w:id="17" w:name="_Hlk51227193"/>
      <w:r w:rsidRPr="0031242C">
        <w:rPr>
          <w:bCs/>
        </w:rPr>
        <w:t xml:space="preserve">Specifically, </w:t>
      </w:r>
      <w:r w:rsidRPr="0031242C">
        <w:t>Texas Water Utilities</w:t>
      </w:r>
      <w:r w:rsidRPr="0031242C">
        <w:rPr>
          <w:bCs/>
        </w:rPr>
        <w:t>, Certificate of Convenience and Necessity (CCN) No</w:t>
      </w:r>
      <w:r w:rsidR="000A2C0B">
        <w:rPr>
          <w:bCs/>
        </w:rPr>
        <w:t>s</w:t>
      </w:r>
      <w:r w:rsidRPr="0031242C">
        <w:rPr>
          <w:bCs/>
        </w:rPr>
        <w:t xml:space="preserve">. </w:t>
      </w:r>
      <w:r w:rsidRPr="0031242C">
        <w:t xml:space="preserve">12983 and 20899, </w:t>
      </w:r>
      <w:r w:rsidRPr="0031242C">
        <w:rPr>
          <w:bCs/>
        </w:rPr>
        <w:t xml:space="preserve">seeks approval to acquire facilities and to transfer </w:t>
      </w:r>
      <w:proofErr w:type="gramStart"/>
      <w:r w:rsidRPr="0031242C">
        <w:rPr>
          <w:rStyle w:val="Style1"/>
          <w:color w:val="auto"/>
        </w:rPr>
        <w:t>all</w:t>
      </w:r>
      <w:r w:rsidRPr="0031242C">
        <w:rPr>
          <w:bCs/>
        </w:rPr>
        <w:t xml:space="preserve"> of</w:t>
      </w:r>
      <w:proofErr w:type="gramEnd"/>
      <w:r w:rsidRPr="0031242C">
        <w:rPr>
          <w:bCs/>
        </w:rPr>
        <w:t xml:space="preserve"> the </w:t>
      </w:r>
      <w:r w:rsidRPr="0031242C">
        <w:t>water and sewer</w:t>
      </w:r>
      <w:r w:rsidRPr="0031242C">
        <w:rPr>
          <w:bCs/>
        </w:rPr>
        <w:t xml:space="preserve"> service area from </w:t>
      </w:r>
      <w:r w:rsidRPr="0031242C">
        <w:t xml:space="preserve">SWWC Utilities </w:t>
      </w:r>
      <w:r w:rsidRPr="0031242C">
        <w:rPr>
          <w:bCs/>
        </w:rPr>
        <w:t xml:space="preserve">under </w:t>
      </w:r>
      <w:r w:rsidRPr="0031242C">
        <w:t>water CCN No. 11978 and sewer CCN No. 20650.</w:t>
      </w:r>
      <w:r w:rsidRPr="0031242C">
        <w:rPr>
          <w:rStyle w:val="CommentReference"/>
          <w:rFonts w:ascii="Comic Sans MS" w:eastAsiaTheme="minorHAnsi" w:hAnsi="Comic Sans MS" w:cstheme="minorBidi"/>
        </w:rPr>
        <w:t xml:space="preserve"> </w:t>
      </w:r>
      <w:r w:rsidRPr="0031242C">
        <w:rPr>
          <w:bCs/>
        </w:rPr>
        <w:t xml:space="preserve">  </w:t>
      </w:r>
    </w:p>
    <w:bookmarkEnd w:id="17"/>
    <w:p w14:paraId="121F9AC5" w14:textId="77777777" w:rsidR="00A824A0" w:rsidRDefault="00A824A0" w:rsidP="00A824A0">
      <w:pPr>
        <w:pStyle w:val="NoSpacing"/>
        <w:jc w:val="both"/>
      </w:pPr>
    </w:p>
    <w:bookmarkEnd w:id="9"/>
    <w:p w14:paraId="339F33B2" w14:textId="49AF6DF3" w:rsidR="00A824A0" w:rsidRDefault="0031242C" w:rsidP="00551605">
      <w:pPr>
        <w:spacing w:line="259" w:lineRule="auto"/>
      </w:pPr>
      <w:r>
        <w:t xml:space="preserve">As allowed by the statute, Texas Water </w:t>
      </w:r>
      <w:r w:rsidR="000A2C0B">
        <w:t xml:space="preserve">Utilities </w:t>
      </w:r>
      <w:r>
        <w:t>requested that the customers' rates be changed to match Texas Water</w:t>
      </w:r>
      <w:r w:rsidR="000A2C0B">
        <w:t xml:space="preserve"> Utilities</w:t>
      </w:r>
      <w:r>
        <w:t>' currently effective approved rates</w:t>
      </w:r>
      <w:r w:rsidR="00BC051D">
        <w:t xml:space="preserve"> (initial rates)</w:t>
      </w:r>
      <w:r>
        <w:t>. Texas Water</w:t>
      </w:r>
      <w:r w:rsidR="000A2C0B">
        <w:t xml:space="preserve"> Utilities</w:t>
      </w:r>
      <w:r>
        <w:t xml:space="preserve">' </w:t>
      </w:r>
      <w:r w:rsidR="00BC051D">
        <w:t>initial</w:t>
      </w:r>
      <w:r>
        <w:t xml:space="preserve"> rates have been in effect since September </w:t>
      </w:r>
      <w:r w:rsidR="00470432">
        <w:t>28</w:t>
      </w:r>
      <w:r>
        <w:t>, 202</w:t>
      </w:r>
      <w:r w:rsidR="00470432">
        <w:t>3</w:t>
      </w:r>
      <w:r>
        <w:rPr>
          <w:rStyle w:val="FootnoteReference"/>
        </w:rPr>
        <w:footnoteReference w:id="1"/>
      </w:r>
      <w:r>
        <w:t xml:space="preserve"> which is the most recent date prior to the date the application was deemed administratively complete, </w:t>
      </w:r>
      <w:r w:rsidR="00470432">
        <w:t>October</w:t>
      </w:r>
      <w:r>
        <w:t xml:space="preserve"> </w:t>
      </w:r>
      <w:r w:rsidR="00470432">
        <w:t>9</w:t>
      </w:r>
      <w:r>
        <w:t>, 2023</w:t>
      </w:r>
      <w:r>
        <w:rPr>
          <w:rStyle w:val="FootnoteReference"/>
        </w:rPr>
        <w:footnoteReference w:id="2"/>
      </w:r>
      <w:r>
        <w:t>.</w:t>
      </w:r>
      <w:r w:rsidR="00BC051D">
        <w:t xml:space="preserve">  On February 9, 2024, Texas Water Utilities withdrew their request for initial rates.  They will move forward with the rates that SWWC Utilities’ customers currently have.</w:t>
      </w:r>
    </w:p>
    <w:p w14:paraId="6E63235B" w14:textId="77777777" w:rsidR="0031242C" w:rsidRDefault="0031242C" w:rsidP="00551605">
      <w:pPr>
        <w:spacing w:line="259" w:lineRule="auto"/>
      </w:pPr>
    </w:p>
    <w:p w14:paraId="7D8EFAFE" w14:textId="36D011CE" w:rsidR="009F11EE" w:rsidRDefault="009F11EE" w:rsidP="00551605">
      <w:pPr>
        <w:spacing w:line="259" w:lineRule="auto"/>
        <w:rPr>
          <w:bCs/>
          <w:color w:val="FF0000"/>
        </w:rPr>
      </w:pPr>
      <w:r>
        <w:t xml:space="preserve">Based on the mapping review by </w:t>
      </w:r>
      <w:sdt>
        <w:sdtPr>
          <w:id w:val="-1806313385"/>
          <w:placeholder>
            <w:docPart w:val="B81EEB6898C24102AE88C3EAE472ECEC"/>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1911B8">
            <w:t>Hank Journeay</w:t>
          </w:r>
        </w:sdtContent>
      </w:sdt>
      <w:r w:rsidRPr="00094623">
        <w:t>, Infrastructure Division</w:t>
      </w:r>
      <w:r>
        <w:t>:</w:t>
      </w:r>
      <w:r w:rsidRPr="00094623">
        <w:t xml:space="preserve"> </w:t>
      </w:r>
    </w:p>
    <w:bookmarkEnd w:id="10"/>
    <w:bookmarkEnd w:id="11"/>
    <w:p w14:paraId="63974579" w14:textId="547F8B70" w:rsidR="001911B8" w:rsidRDefault="001911B8" w:rsidP="001911B8">
      <w:pPr>
        <w:pStyle w:val="ListParagraph"/>
        <w:widowControl w:val="0"/>
        <w:numPr>
          <w:ilvl w:val="0"/>
          <w:numId w:val="1"/>
        </w:numPr>
        <w:autoSpaceDE w:val="0"/>
        <w:autoSpaceDN w:val="0"/>
        <w:adjustRightInd w:val="0"/>
        <w:spacing w:after="0"/>
        <w:ind w:left="704"/>
        <w:jc w:val="both"/>
      </w:pPr>
      <w:r w:rsidRPr="00262A8E">
        <w:t xml:space="preserve">The requested </w:t>
      </w:r>
      <w:r>
        <w:t xml:space="preserve">water </w:t>
      </w:r>
      <w:r w:rsidRPr="00262A8E">
        <w:t xml:space="preserve">area includes </w:t>
      </w:r>
      <w:r>
        <w:t xml:space="preserve">3,340 customer connections and </w:t>
      </w:r>
      <w:r w:rsidRPr="00262A8E">
        <w:t xml:space="preserve">approximately </w:t>
      </w:r>
      <w:r w:rsidRPr="00754E65">
        <w:t>5,</w:t>
      </w:r>
      <w:r>
        <w:t>62</w:t>
      </w:r>
      <w:r w:rsidRPr="00754E65">
        <w:t>9.4</w:t>
      </w:r>
      <w:r w:rsidRPr="00262A8E">
        <w:t xml:space="preserve"> </w:t>
      </w:r>
      <w:r>
        <w:t xml:space="preserve">acres of transferred area from SWWC Utilities (CCN No. 11978) to Texas </w:t>
      </w:r>
      <w:r>
        <w:lastRenderedPageBreak/>
        <w:t>Water Utilities (CCN No. 12983).</w:t>
      </w:r>
    </w:p>
    <w:p w14:paraId="3D512393" w14:textId="77777777" w:rsidR="001911B8" w:rsidRDefault="001911B8" w:rsidP="001911B8">
      <w:pPr>
        <w:pStyle w:val="ListParagraph"/>
        <w:ind w:left="704"/>
        <w:jc w:val="both"/>
      </w:pPr>
    </w:p>
    <w:p w14:paraId="6CCE9877" w14:textId="10E23329" w:rsidR="001911B8" w:rsidRDefault="001911B8" w:rsidP="001911B8">
      <w:pPr>
        <w:pStyle w:val="ListParagraph"/>
        <w:widowControl w:val="0"/>
        <w:numPr>
          <w:ilvl w:val="0"/>
          <w:numId w:val="1"/>
        </w:numPr>
        <w:autoSpaceDE w:val="0"/>
        <w:autoSpaceDN w:val="0"/>
        <w:adjustRightInd w:val="0"/>
        <w:spacing w:after="0"/>
        <w:ind w:left="704"/>
        <w:jc w:val="both"/>
      </w:pPr>
      <w:r w:rsidRPr="00262A8E">
        <w:t xml:space="preserve">The requested </w:t>
      </w:r>
      <w:r>
        <w:t xml:space="preserve">sewer </w:t>
      </w:r>
      <w:r w:rsidRPr="00262A8E">
        <w:t xml:space="preserve">area </w:t>
      </w:r>
      <w:r>
        <w:t xml:space="preserve">1 </w:t>
      </w:r>
      <w:r w:rsidRPr="00262A8E">
        <w:t xml:space="preserve">includes </w:t>
      </w:r>
      <w:r>
        <w:t xml:space="preserve">3,767 customer connections and </w:t>
      </w:r>
      <w:r w:rsidRPr="00262A8E">
        <w:t xml:space="preserve">approximately </w:t>
      </w:r>
      <w:r w:rsidRPr="00754E65">
        <w:t>10,483.5</w:t>
      </w:r>
      <w:r w:rsidRPr="00262A8E">
        <w:t xml:space="preserve"> acres</w:t>
      </w:r>
      <w:r>
        <w:t xml:space="preserve"> of transferred area from SWWC Utilities (CCN No. 20650) to Texas Water Utilities (CCN No. 20899).</w:t>
      </w:r>
    </w:p>
    <w:p w14:paraId="4CBBF3CF" w14:textId="77777777" w:rsidR="001911B8" w:rsidRDefault="001911B8" w:rsidP="001911B8"/>
    <w:p w14:paraId="6185194C" w14:textId="669494F9" w:rsidR="001911B8" w:rsidRDefault="001911B8" w:rsidP="001911B8">
      <w:pPr>
        <w:pStyle w:val="ListParagraph"/>
        <w:widowControl w:val="0"/>
        <w:numPr>
          <w:ilvl w:val="0"/>
          <w:numId w:val="1"/>
        </w:numPr>
        <w:autoSpaceDE w:val="0"/>
        <w:autoSpaceDN w:val="0"/>
        <w:adjustRightInd w:val="0"/>
        <w:spacing w:after="0"/>
        <w:ind w:left="704"/>
        <w:jc w:val="both"/>
      </w:pPr>
      <w:r w:rsidRPr="00262A8E">
        <w:t xml:space="preserve">The requested </w:t>
      </w:r>
      <w:r>
        <w:t xml:space="preserve">sewer </w:t>
      </w:r>
      <w:r w:rsidRPr="00262A8E">
        <w:t xml:space="preserve">area </w:t>
      </w:r>
      <w:r>
        <w:t xml:space="preserve">2 </w:t>
      </w:r>
      <w:r w:rsidRPr="00262A8E">
        <w:t xml:space="preserve">includes </w:t>
      </w:r>
      <w:r>
        <w:t xml:space="preserve">0 customer connections and </w:t>
      </w:r>
      <w:r w:rsidRPr="00262A8E">
        <w:t xml:space="preserve">approximately </w:t>
      </w:r>
      <w:r>
        <w:t>3,958.6</w:t>
      </w:r>
      <w:r w:rsidRPr="00262A8E">
        <w:t xml:space="preserve"> acres</w:t>
      </w:r>
      <w:r>
        <w:t xml:space="preserve"> of transferred area from SWWC Utilities (CCN No. 20650) to Texas Water Utilities (CCN No. 20899).</w:t>
      </w:r>
    </w:p>
    <w:p w14:paraId="4A28754A" w14:textId="77777777" w:rsidR="001911B8" w:rsidRPr="00754E65" w:rsidRDefault="001911B8" w:rsidP="001911B8">
      <w:pPr>
        <w:pStyle w:val="ListParagraph"/>
        <w:rPr>
          <w:b/>
          <w:bCs/>
        </w:rPr>
      </w:pPr>
    </w:p>
    <w:p w14:paraId="0D287B51" w14:textId="480C4718" w:rsidR="001911B8" w:rsidRPr="00D31658" w:rsidRDefault="001911B8" w:rsidP="001911B8">
      <w:pPr>
        <w:pStyle w:val="ListParagraph"/>
        <w:widowControl w:val="0"/>
        <w:numPr>
          <w:ilvl w:val="0"/>
          <w:numId w:val="1"/>
        </w:numPr>
        <w:autoSpaceDE w:val="0"/>
        <w:autoSpaceDN w:val="0"/>
        <w:adjustRightInd w:val="0"/>
        <w:spacing w:after="0"/>
        <w:ind w:left="704"/>
        <w:jc w:val="both"/>
      </w:pPr>
      <w:r w:rsidRPr="00754E65">
        <w:rPr>
          <w:b/>
          <w:bCs/>
        </w:rPr>
        <w:t xml:space="preserve">The total water area includes </w:t>
      </w:r>
      <w:r w:rsidRPr="00D31658">
        <w:rPr>
          <w:b/>
          <w:bCs/>
        </w:rPr>
        <w:t>3,340 customer connections and approximately 5,</w:t>
      </w:r>
      <w:r>
        <w:rPr>
          <w:b/>
          <w:bCs/>
        </w:rPr>
        <w:t>62</w:t>
      </w:r>
      <w:r w:rsidRPr="00D31658">
        <w:rPr>
          <w:b/>
          <w:bCs/>
        </w:rPr>
        <w:t>9.4 acres of transferred area from SWWC Utilities (CCN No. 11978) to Texas Water Utilities (CCN No. 12983).</w:t>
      </w:r>
    </w:p>
    <w:p w14:paraId="650F8753" w14:textId="77777777" w:rsidR="001911B8" w:rsidRPr="00D31658" w:rsidRDefault="001911B8" w:rsidP="001911B8">
      <w:pPr>
        <w:pStyle w:val="ListParagraph"/>
        <w:rPr>
          <w:b/>
          <w:bCs/>
        </w:rPr>
      </w:pPr>
    </w:p>
    <w:p w14:paraId="1FC75E23" w14:textId="4BA4CEC2" w:rsidR="001911B8" w:rsidRPr="00D31658" w:rsidRDefault="001911B8" w:rsidP="001911B8">
      <w:pPr>
        <w:pStyle w:val="ListParagraph"/>
        <w:widowControl w:val="0"/>
        <w:numPr>
          <w:ilvl w:val="0"/>
          <w:numId w:val="1"/>
        </w:numPr>
        <w:autoSpaceDE w:val="0"/>
        <w:autoSpaceDN w:val="0"/>
        <w:adjustRightInd w:val="0"/>
        <w:spacing w:after="0"/>
        <w:ind w:left="704"/>
        <w:jc w:val="both"/>
      </w:pPr>
      <w:r w:rsidRPr="00D31658">
        <w:rPr>
          <w:b/>
          <w:bCs/>
        </w:rPr>
        <w:t xml:space="preserve">The total sewer area includes 3,767 customer connections and approximately 14,442.1 acres of transferred area from SWWC Utilities (CCN No. 20650) to Texas Water Utilities (CCN No. 20899). </w:t>
      </w:r>
    </w:p>
    <w:p w14:paraId="3E73162B" w14:textId="77777777" w:rsidR="001911B8" w:rsidRPr="00D31658" w:rsidRDefault="001911B8" w:rsidP="001911B8"/>
    <w:p w14:paraId="602644F6" w14:textId="77777777" w:rsidR="001911B8" w:rsidRPr="00D31658" w:rsidRDefault="001911B8" w:rsidP="001911B8">
      <w:pPr>
        <w:pStyle w:val="ListParagraph"/>
        <w:widowControl w:val="0"/>
        <w:numPr>
          <w:ilvl w:val="0"/>
          <w:numId w:val="1"/>
        </w:numPr>
        <w:autoSpaceDE w:val="0"/>
        <w:autoSpaceDN w:val="0"/>
        <w:adjustRightInd w:val="0"/>
        <w:spacing w:after="0"/>
        <w:ind w:left="704"/>
        <w:jc w:val="both"/>
      </w:pPr>
      <w:r w:rsidRPr="00D31658">
        <w:t xml:space="preserve">The </w:t>
      </w:r>
      <w:sdt>
        <w:sdtPr>
          <w:alias w:val="Select type"/>
          <w:tag w:val="Select type"/>
          <w:id w:val="478803535"/>
          <w:placeholder>
            <w:docPart w:val="F007CAFFF6DD4561891E0E6CFB046079"/>
          </w:placeholder>
          <w:dropDownList>
            <w:listItem w:value="Select type."/>
            <w:listItem w:displayText="application" w:value="application"/>
            <w:listItem w:displayText="petition" w:value="petition"/>
          </w:dropDownList>
        </w:sdtPr>
        <w:sdtContent>
          <w:r w:rsidRPr="00D31658">
            <w:t>application</w:t>
          </w:r>
        </w:sdtContent>
      </w:sdt>
      <w:r w:rsidRPr="00D31658">
        <w:t xml:space="preserve"> proposes the subtraction of approximately 5,</w:t>
      </w:r>
      <w:r>
        <w:t>62</w:t>
      </w:r>
      <w:r w:rsidRPr="00D31658">
        <w:t>9.4 acres from CCN No. 11978 and the addition of approximately 5,</w:t>
      </w:r>
      <w:r>
        <w:t>62</w:t>
      </w:r>
      <w:r w:rsidRPr="00D31658">
        <w:t xml:space="preserve">9.4 acres to CCN No. 12983. </w:t>
      </w:r>
    </w:p>
    <w:p w14:paraId="37308D4D" w14:textId="77777777" w:rsidR="001911B8" w:rsidRPr="00D31658" w:rsidRDefault="001911B8" w:rsidP="001911B8">
      <w:pPr>
        <w:pStyle w:val="ListParagraph"/>
      </w:pPr>
    </w:p>
    <w:p w14:paraId="5CA98715" w14:textId="77777777" w:rsidR="001911B8" w:rsidRPr="00D31658" w:rsidRDefault="001911B8" w:rsidP="001911B8">
      <w:pPr>
        <w:pStyle w:val="ListParagraph"/>
        <w:widowControl w:val="0"/>
        <w:numPr>
          <w:ilvl w:val="0"/>
          <w:numId w:val="1"/>
        </w:numPr>
        <w:autoSpaceDE w:val="0"/>
        <w:autoSpaceDN w:val="0"/>
        <w:adjustRightInd w:val="0"/>
        <w:spacing w:after="0"/>
        <w:ind w:left="704"/>
        <w:jc w:val="both"/>
      </w:pPr>
      <w:r w:rsidRPr="00D31658">
        <w:t xml:space="preserve">The </w:t>
      </w:r>
      <w:sdt>
        <w:sdtPr>
          <w:alias w:val="Select type"/>
          <w:tag w:val="Select type"/>
          <w:id w:val="2049561033"/>
          <w:placeholder>
            <w:docPart w:val="BD28CE92342B430E9DE2028E9B45969E"/>
          </w:placeholder>
          <w:dropDownList>
            <w:listItem w:value="Select type."/>
            <w:listItem w:displayText="application" w:value="application"/>
            <w:listItem w:displayText="petition" w:value="petition"/>
          </w:dropDownList>
        </w:sdtPr>
        <w:sdtContent>
          <w:r w:rsidRPr="00D31658">
            <w:t>application</w:t>
          </w:r>
        </w:sdtContent>
      </w:sdt>
      <w:r w:rsidRPr="00D31658">
        <w:t xml:space="preserve"> proposes the subtraction of approximately 14,442.1 acres from CCN No. 20650 and the addition of approximately 14,442.1 acres to CCN No. 20899. </w:t>
      </w:r>
    </w:p>
    <w:p w14:paraId="3A6D393E" w14:textId="77777777" w:rsidR="00E57BE8" w:rsidRPr="00E57BE8" w:rsidRDefault="00E57BE8" w:rsidP="00E57BE8">
      <w:pPr>
        <w:rPr>
          <w:bCs/>
        </w:rPr>
      </w:pPr>
    </w:p>
    <w:p w14:paraId="0B39C4FC"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4246B9A2" w14:textId="33846A71" w:rsidR="00511A3B" w:rsidRPr="0031242C" w:rsidRDefault="00511A3B" w:rsidP="00511A3B">
      <w:r w:rsidRPr="0031242C">
        <w:t>Affidavits were provided affirming that notices were submitted to customers, c</w:t>
      </w:r>
      <w:r w:rsidRPr="0031242C">
        <w:rPr>
          <w:szCs w:val="24"/>
        </w:rPr>
        <w:t>ities, districts, neighboring retail public utilities</w:t>
      </w:r>
      <w:r w:rsidRPr="0031242C">
        <w:t>, the county judge, and</w:t>
      </w:r>
      <w:r w:rsidR="001E04ED" w:rsidRPr="0031242C">
        <w:t xml:space="preserve"> </w:t>
      </w:r>
      <w:r w:rsidR="0031242C" w:rsidRPr="0031242C">
        <w:t>163 landowners</w:t>
      </w:r>
      <w:r w:rsidRPr="0031242C">
        <w:t xml:space="preserve"> owning 25 acres partially or wholly located in the requested area. </w:t>
      </w:r>
    </w:p>
    <w:p w14:paraId="2E4C5DA2" w14:textId="7F1AE242" w:rsidR="00C90F1A" w:rsidRPr="0031242C" w:rsidRDefault="001911B8" w:rsidP="00551605">
      <w:pPr>
        <w:spacing w:before="240"/>
      </w:pPr>
      <w:r w:rsidRPr="0031242C">
        <w:t>Texas Water Utilities</w:t>
      </w:r>
      <w:r w:rsidR="001A5F52" w:rsidRPr="0031242C">
        <w:t xml:space="preserve"> provided notice consistent with 16 TAC § 24.239(</w:t>
      </w:r>
      <w:r w:rsidR="00FA2F3C" w:rsidRPr="0031242C">
        <w:t>e</w:t>
      </w:r>
      <w:r w:rsidR="001A5F52" w:rsidRPr="0031242C">
        <w:t xml:space="preserve">).  The deadline to intervene was </w:t>
      </w:r>
      <w:bookmarkStart w:id="18" w:name="_Hlk97904640"/>
      <w:r w:rsidR="0031242C" w:rsidRPr="0031242C">
        <w:rPr>
          <w:rStyle w:val="Style1"/>
          <w:color w:val="auto"/>
        </w:rPr>
        <w:t>December 4, 2023</w:t>
      </w:r>
      <w:bookmarkEnd w:id="18"/>
      <w:r w:rsidR="001A5F52" w:rsidRPr="0031242C">
        <w:t xml:space="preserve">; </w:t>
      </w:r>
      <w:r w:rsidR="0031242C" w:rsidRPr="0031242C">
        <w:t>a motion to intervene was submitted</w:t>
      </w:r>
      <w:r w:rsidR="00185D8D">
        <w:t xml:space="preserve"> and granted on December 12, 2023</w:t>
      </w:r>
      <w:r w:rsidR="0031242C" w:rsidRPr="0031242C">
        <w:t>.</w:t>
      </w:r>
    </w:p>
    <w:p w14:paraId="42B0EB44" w14:textId="77777777" w:rsidR="00551605" w:rsidRPr="004048C0" w:rsidRDefault="00551605" w:rsidP="00551605">
      <w:pPr>
        <w:spacing w:before="240"/>
      </w:pPr>
    </w:p>
    <w:p w14:paraId="183E5A42" w14:textId="77777777" w:rsidR="00AD09CD" w:rsidRDefault="00AD09CD" w:rsidP="00551605">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B19658D" w14:textId="77777777" w:rsidR="00C90F1A" w:rsidRDefault="00CC744D" w:rsidP="001A5F52">
      <w:pPr>
        <w:pStyle w:val="BodyText"/>
        <w:spacing w:before="240" w:after="0"/>
        <w:jc w:val="both"/>
        <w:rPr>
          <w:rFonts w:cs="Times New Roman"/>
          <w:b/>
          <w:i/>
        </w:rPr>
      </w:pPr>
      <w:bookmarkStart w:id="19" w:name="_Hlk50537304"/>
      <w:bookmarkStart w:id="20"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9"/>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20"/>
      <w:r w:rsidR="00C90F1A" w:rsidRPr="00712593">
        <w:rPr>
          <w:rFonts w:cs="Times New Roman"/>
        </w:rPr>
        <w:cr/>
      </w:r>
    </w:p>
    <w:p w14:paraId="0859A852"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29AF9F3" w14:textId="2501F120" w:rsidR="000124D8" w:rsidRDefault="00C14272" w:rsidP="000124D8">
      <w:pPr>
        <w:ind w:left="360"/>
      </w:pPr>
      <w:bookmarkStart w:id="21" w:name="_Hlk53565727"/>
      <w:bookmarkStart w:id="22" w:name="_Hlk98143765"/>
      <w:r w:rsidRPr="00C14272">
        <w:t>SWWC Utilities has a Texas Commission on Environmental Quality (TCEQ) approved public water system (PWS) and a wastewater treatment plant (WWTP) registered as Austin’s Colony, PWS ID No. 2270255</w:t>
      </w:r>
      <w:r>
        <w:t>,</w:t>
      </w:r>
      <w:r w:rsidRPr="00C14272">
        <w:t xml:space="preserve"> and Austin’s Colony WWTP, Wastewater Discharge Permit No. WQ0013138001, respectively. The last TCEQ compliance investigation of the Austin’s Colony system was on March 8, 2023. The last TCEQ </w:t>
      </w:r>
      <w:r w:rsidRPr="00C14272">
        <w:lastRenderedPageBreak/>
        <w:t xml:space="preserve">compliance investigation of the Austin’s Colony WWTP system was on August 31, 2023. </w:t>
      </w:r>
      <w:r w:rsidR="005010DE" w:rsidRPr="00C14272">
        <w:t>SWWC Utilities</w:t>
      </w:r>
      <w:r w:rsidR="001A5F52" w:rsidRPr="00C14272">
        <w:t xml:space="preserve"> </w:t>
      </w:r>
      <w:bookmarkStart w:id="23" w:name="_Hlk97892389"/>
      <w:r w:rsidR="00143042" w:rsidRPr="00C14272">
        <w:rPr>
          <w:rStyle w:val="Style1"/>
          <w:color w:val="auto"/>
        </w:rPr>
        <w:t>has violations</w:t>
      </w:r>
      <w:bookmarkEnd w:id="23"/>
      <w:r w:rsidR="001A5F52" w:rsidRPr="00C14272">
        <w:t xml:space="preserve"> listed in the TCEQ database</w:t>
      </w:r>
      <w:r w:rsidR="00143042" w:rsidRPr="00C14272">
        <w:t xml:space="preserve"> which are being addressed</w:t>
      </w:r>
      <w:r w:rsidR="001A5F52" w:rsidRPr="00C14272">
        <w:t>.</w:t>
      </w:r>
      <w:bookmarkEnd w:id="21"/>
      <w:r w:rsidR="0057150F" w:rsidRPr="00C14272">
        <w:t xml:space="preserve"> </w:t>
      </w:r>
      <w:r w:rsidR="001A5F52" w:rsidRPr="00C14272">
        <w:t xml:space="preserve">The Commission’s complaint records, which </w:t>
      </w:r>
      <w:r w:rsidR="000124D8" w:rsidRPr="00C14272">
        <w:t>date</w:t>
      </w:r>
      <w:r w:rsidR="001A5F52" w:rsidRPr="00C14272">
        <w:t xml:space="preserve"> back </w:t>
      </w:r>
      <w:r w:rsidR="000124D8" w:rsidRPr="00C14272">
        <w:t>5 years</w:t>
      </w:r>
      <w:r w:rsidR="001A5F52" w:rsidRPr="00C14272">
        <w:t>, show</w:t>
      </w:r>
      <w:r w:rsidR="00725155" w:rsidRPr="00C14272">
        <w:t xml:space="preserve"> </w:t>
      </w:r>
      <w:r w:rsidRPr="00C14272">
        <w:t>36</w:t>
      </w:r>
      <w:r w:rsidR="00725155" w:rsidRPr="00C14272">
        <w:t xml:space="preserve"> complaints</w:t>
      </w:r>
      <w:r w:rsidR="001A5F52" w:rsidRPr="00C14272">
        <w:t xml:space="preserve"> against </w:t>
      </w:r>
      <w:r w:rsidR="005010DE" w:rsidRPr="00C14272">
        <w:t>SWWC Utilities</w:t>
      </w:r>
      <w:r w:rsidR="001A5F52" w:rsidRPr="00C14272">
        <w:t>.</w:t>
      </w:r>
      <w:bookmarkEnd w:id="22"/>
      <w:r w:rsidR="000124D8" w:rsidRPr="00C14272">
        <w:t xml:space="preserve">  All the complaints have been reviewed and closed by the Commission’s C</w:t>
      </w:r>
      <w:r w:rsidR="00233C88" w:rsidRPr="00C14272">
        <w:t>onsu</w:t>
      </w:r>
      <w:r w:rsidR="000124D8" w:rsidRPr="00C14272">
        <w:t xml:space="preserve">mer Protection Division.    </w:t>
      </w:r>
    </w:p>
    <w:p w14:paraId="3E73C6E7" w14:textId="77777777" w:rsidR="00C90F1A" w:rsidRPr="001A5F52" w:rsidRDefault="00C90F1A" w:rsidP="001A5F52">
      <w:pPr>
        <w:ind w:left="360"/>
        <w:rPr>
          <w:color w:val="FF0000"/>
        </w:rPr>
      </w:pPr>
    </w:p>
    <w:p w14:paraId="7AA26DD9"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445D072E" w14:textId="5AA95BC2" w:rsidR="001A5F52" w:rsidRPr="0057150F" w:rsidRDefault="001A5F52" w:rsidP="001A5F52">
      <w:pPr>
        <w:ind w:left="360"/>
        <w:rPr>
          <w:shd w:val="clear" w:color="auto" w:fill="FFFFFF"/>
        </w:rPr>
      </w:pPr>
      <w:r w:rsidRPr="0057150F">
        <w:rPr>
          <w:shd w:val="clear" w:color="auto" w:fill="FFFFFF"/>
        </w:rPr>
        <w:t xml:space="preserve">The purpose of the transaction is to transfer </w:t>
      </w:r>
      <w:r w:rsidR="0057150F" w:rsidRPr="0057150F">
        <w:t>SWWC Utilities</w:t>
      </w:r>
      <w:r w:rsidR="00185D8D">
        <w:t>, CCN Nos. 11978 and 20650,</w:t>
      </w:r>
      <w:r w:rsidRPr="0057150F">
        <w:t xml:space="preserve"> to </w:t>
      </w:r>
      <w:r w:rsidR="001911B8" w:rsidRPr="0057150F">
        <w:t>Texas Water Utilities</w:t>
      </w:r>
      <w:r w:rsidRPr="0057150F">
        <w:rPr>
          <w:shd w:val="clear" w:color="auto" w:fill="FFFFFF"/>
        </w:rPr>
        <w:t xml:space="preserve">.  The customers are currently receiving </w:t>
      </w:r>
      <w:r w:rsidR="0057150F" w:rsidRPr="0057150F">
        <w:t>water and sewer</w:t>
      </w:r>
      <w:r w:rsidRPr="0057150F">
        <w:t xml:space="preserve"> service</w:t>
      </w:r>
      <w:r w:rsidRPr="0057150F">
        <w:rPr>
          <w:shd w:val="clear" w:color="auto" w:fill="FFFFFF"/>
        </w:rPr>
        <w:t xml:space="preserve"> from </w:t>
      </w:r>
      <w:r w:rsidR="005010DE" w:rsidRPr="0057150F">
        <w:t xml:space="preserve">SWWC </w:t>
      </w:r>
      <w:r w:rsidR="0057150F" w:rsidRPr="0057150F">
        <w:t>Utilities’</w:t>
      </w:r>
      <w:r w:rsidRPr="0057150F">
        <w:t xml:space="preserve"> </w:t>
      </w:r>
      <w:r w:rsidR="0057150F" w:rsidRPr="0057150F">
        <w:t>water and sewer</w:t>
      </w:r>
      <w:r w:rsidRPr="0057150F">
        <w:t xml:space="preserve"> s</w:t>
      </w:r>
      <w:r w:rsidRPr="0057150F">
        <w:rPr>
          <w:shd w:val="clear" w:color="auto" w:fill="FFFFFF"/>
        </w:rPr>
        <w:t>ystem</w:t>
      </w:r>
      <w:r w:rsidR="0057150F" w:rsidRPr="0057150F">
        <w:rPr>
          <w:shd w:val="clear" w:color="auto" w:fill="FFFFFF"/>
        </w:rPr>
        <w:t>s</w:t>
      </w:r>
      <w:r w:rsidRPr="0057150F">
        <w:rPr>
          <w:shd w:val="clear" w:color="auto" w:fill="FFFFFF"/>
        </w:rPr>
        <w:t>.</w:t>
      </w:r>
    </w:p>
    <w:p w14:paraId="75F65E07"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07821FB8" w14:textId="1594D648" w:rsidR="00C5446C" w:rsidRPr="00CB7CCA" w:rsidRDefault="001911B8"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CB7CCA">
        <w:rPr>
          <w:rFonts w:ascii="Times New Roman" w:hAnsi="Times New Roman" w:cs="Times New Roman"/>
          <w:sz w:val="24"/>
          <w:szCs w:val="24"/>
        </w:rPr>
        <w:t>Texas Water Utilities</w:t>
      </w:r>
      <w:r w:rsidR="009327AF" w:rsidRPr="00CB7CCA">
        <w:rPr>
          <w:rFonts w:ascii="Times New Roman" w:hAnsi="Times New Roman" w:cs="Times New Roman"/>
          <w:sz w:val="24"/>
          <w:szCs w:val="24"/>
        </w:rPr>
        <w:t xml:space="preserve"> will be the certificated entity for the requested area and be required to provide </w:t>
      </w:r>
      <w:r w:rsidR="008A54A2" w:rsidRPr="00CB7CCA">
        <w:rPr>
          <w:rFonts w:ascii="Times New Roman" w:hAnsi="Times New Roman" w:cs="Times New Roman"/>
          <w:sz w:val="24"/>
          <w:szCs w:val="24"/>
        </w:rPr>
        <w:t xml:space="preserve">continuous and adequate </w:t>
      </w:r>
      <w:r w:rsidR="009327AF" w:rsidRPr="00CB7CCA">
        <w:rPr>
          <w:rFonts w:ascii="Times New Roman" w:hAnsi="Times New Roman" w:cs="Times New Roman"/>
          <w:sz w:val="24"/>
          <w:szCs w:val="24"/>
        </w:rPr>
        <w:t xml:space="preserve">service to the requested area. </w:t>
      </w:r>
    </w:p>
    <w:p w14:paraId="26077BFC" w14:textId="77777777" w:rsidR="00C5446C" w:rsidRPr="00CB7CCA" w:rsidRDefault="00C5446C" w:rsidP="00A35B34">
      <w:pPr>
        <w:pStyle w:val="CommentText"/>
        <w:tabs>
          <w:tab w:val="clear" w:pos="720"/>
          <w:tab w:val="left" w:pos="360"/>
        </w:tabs>
        <w:spacing w:before="120" w:after="120"/>
        <w:ind w:left="360"/>
        <w:jc w:val="both"/>
        <w:rPr>
          <w:rFonts w:cs="Times New Roman"/>
        </w:rPr>
      </w:pPr>
      <w:r w:rsidRPr="00CB7CCA">
        <w:rPr>
          <w:rFonts w:ascii="Times New Roman" w:hAnsi="Times New Roman" w:cs="Times New Roman"/>
          <w:sz w:val="24"/>
          <w:szCs w:val="24"/>
        </w:rPr>
        <w:t>There will be no effect on landowners as the area is currently certificated.</w:t>
      </w:r>
      <w:r w:rsidRPr="00CB7CCA">
        <w:rPr>
          <w:rFonts w:cs="Times New Roman"/>
        </w:rPr>
        <w:t xml:space="preserve"> </w:t>
      </w:r>
    </w:p>
    <w:p w14:paraId="082C377C" w14:textId="77777777" w:rsidR="00C90F1A" w:rsidRPr="00CB7CCA" w:rsidRDefault="00C90F1A" w:rsidP="00730D56">
      <w:pPr>
        <w:pStyle w:val="CommentText"/>
        <w:tabs>
          <w:tab w:val="clear" w:pos="720"/>
          <w:tab w:val="left" w:pos="360"/>
        </w:tabs>
        <w:spacing w:before="120" w:after="120"/>
        <w:ind w:left="360"/>
        <w:jc w:val="both"/>
        <w:rPr>
          <w:rFonts w:cs="Times New Roman"/>
        </w:rPr>
      </w:pPr>
      <w:r w:rsidRPr="00CB7CCA">
        <w:rPr>
          <w:rFonts w:ascii="Times New Roman" w:hAnsi="Times New Roman" w:cs="Times New Roman"/>
          <w:sz w:val="24"/>
          <w:szCs w:val="24"/>
        </w:rPr>
        <w:t>There will be no effect on any retail public utility servicing the proximate area</w:t>
      </w:r>
      <w:r w:rsidR="009327AF" w:rsidRPr="00CB7CCA">
        <w:rPr>
          <w:rFonts w:ascii="Times New Roman" w:hAnsi="Times New Roman" w:cs="Times New Roman"/>
          <w:sz w:val="24"/>
          <w:szCs w:val="24"/>
        </w:rPr>
        <w:t xml:space="preserve">. </w:t>
      </w:r>
      <w:r w:rsidR="00342242" w:rsidRPr="00CB7CCA">
        <w:rPr>
          <w:rFonts w:ascii="Times New Roman" w:hAnsi="Times New Roman" w:cs="Times New Roman"/>
          <w:sz w:val="24"/>
          <w:szCs w:val="24"/>
        </w:rPr>
        <w:t xml:space="preserve"> </w:t>
      </w:r>
      <w:r w:rsidR="009327AF" w:rsidRPr="00CB7CCA">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CB7CCA">
        <w:rPr>
          <w:rFonts w:ascii="Times New Roman" w:hAnsi="Times New Roman" w:cs="Times New Roman"/>
          <w:sz w:val="24"/>
          <w:szCs w:val="24"/>
        </w:rPr>
        <w:t xml:space="preserve">request to </w:t>
      </w:r>
      <w:r w:rsidR="009327AF" w:rsidRPr="00CB7CCA">
        <w:rPr>
          <w:rFonts w:ascii="Times New Roman" w:hAnsi="Times New Roman" w:cs="Times New Roman"/>
          <w:sz w:val="24"/>
          <w:szCs w:val="24"/>
        </w:rPr>
        <w:t>intervene.</w:t>
      </w:r>
      <w:r w:rsidRPr="00CB7CCA">
        <w:rPr>
          <w:rFonts w:ascii="Times New Roman" w:hAnsi="Times New Roman" w:cs="Times New Roman"/>
          <w:sz w:val="24"/>
          <w:szCs w:val="24"/>
        </w:rPr>
        <w:t xml:space="preserve"> </w:t>
      </w:r>
    </w:p>
    <w:p w14:paraId="235947B8"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3321361C" w14:textId="6F460E4D" w:rsidR="002D1F2A" w:rsidRPr="00CB7CCA" w:rsidRDefault="002D1F2A" w:rsidP="002D1F2A">
      <w:pPr>
        <w:ind w:left="360"/>
        <w:rPr>
          <w:szCs w:val="24"/>
        </w:rPr>
      </w:pPr>
      <w:bookmarkStart w:id="24" w:name="_Hlk107988145"/>
      <w:bookmarkStart w:id="25" w:name="_Hlk100746682"/>
      <w:r w:rsidRPr="00CB7CCA">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CB7CCA">
        <w:rPr>
          <w:szCs w:val="24"/>
        </w:rPr>
        <w:t>operated at all times</w:t>
      </w:r>
      <w:proofErr w:type="gramEnd"/>
      <w:r w:rsidRPr="00CB7CCA">
        <w:rPr>
          <w:szCs w:val="24"/>
        </w:rPr>
        <w:t xml:space="preserve"> under the direct supervision of a water works operator who holds an applicable, valid license issued by the TCEQ executive director. The licensed operator of a public water system may be an employee, contractor, or volunteer.</w:t>
      </w:r>
      <w:r w:rsidR="008166FF" w:rsidRPr="00CB7CCA">
        <w:rPr>
          <w:szCs w:val="24"/>
        </w:rPr>
        <w:t xml:space="preserve">  </w:t>
      </w:r>
      <w:r w:rsidR="001911B8" w:rsidRPr="00CB7CCA">
        <w:rPr>
          <w:szCs w:val="24"/>
        </w:rPr>
        <w:t>Texas Water Utilities</w:t>
      </w:r>
      <w:r w:rsidR="008166FF" w:rsidRPr="00CB7CCA">
        <w:rPr>
          <w:szCs w:val="24"/>
        </w:rPr>
        <w:t xml:space="preserve"> </w:t>
      </w:r>
      <w:r w:rsidR="008166FF" w:rsidRPr="00CB7CCA">
        <w:t>will have qualified TCEQ licensed operators licensed in water treatment to run the acquired systems.</w:t>
      </w:r>
      <w:r w:rsidRPr="00CB7CCA">
        <w:rPr>
          <w:szCs w:val="24"/>
        </w:rPr>
        <w:t xml:space="preserve">  </w:t>
      </w:r>
    </w:p>
    <w:p w14:paraId="1C25A8F7" w14:textId="77777777" w:rsidR="002D1F2A" w:rsidRPr="00CB7CCA" w:rsidRDefault="002D1F2A" w:rsidP="002D1F2A">
      <w:pPr>
        <w:ind w:left="360"/>
        <w:rPr>
          <w:szCs w:val="24"/>
        </w:rPr>
      </w:pPr>
    </w:p>
    <w:p w14:paraId="6BCFC892" w14:textId="200D0D4E" w:rsidR="002D1F2A" w:rsidRPr="00CB7CCA" w:rsidRDefault="002D1F2A" w:rsidP="002D1F2A">
      <w:pPr>
        <w:ind w:left="360"/>
        <w:rPr>
          <w:szCs w:val="24"/>
        </w:rPr>
      </w:pPr>
      <w:r w:rsidRPr="00CB7CCA">
        <w:t xml:space="preserve">TCEQ rule, 30 TAC §30.331(b), Wastewater Operators and Operations Companies, requires the operators of a domestic wastewater treatment facility to have a valid license issued by the TCEQ executive director.  </w:t>
      </w:r>
      <w:r w:rsidR="001911B8" w:rsidRPr="00CB7CCA">
        <w:rPr>
          <w:szCs w:val="24"/>
        </w:rPr>
        <w:t>Texas Water Utilities</w:t>
      </w:r>
      <w:r w:rsidRPr="00CB7CCA">
        <w:rPr>
          <w:szCs w:val="24"/>
        </w:rPr>
        <w:t xml:space="preserve"> </w:t>
      </w:r>
      <w:r w:rsidRPr="00CB7CCA">
        <w:t>will have qualified TCEQ licensed operators licensed in wastewater treatment to run the acquired systems.</w:t>
      </w:r>
    </w:p>
    <w:bookmarkEnd w:id="24"/>
    <w:p w14:paraId="1D4E75C3" w14:textId="77777777" w:rsidR="002D1F2A" w:rsidRPr="00CB7CCA" w:rsidRDefault="002D1F2A" w:rsidP="00CE75E9">
      <w:pPr>
        <w:ind w:left="360"/>
      </w:pPr>
    </w:p>
    <w:p w14:paraId="660882E5" w14:textId="5EFFB145" w:rsidR="00CE75E9" w:rsidRPr="00CB7CCA" w:rsidRDefault="001911B8" w:rsidP="00CE75E9">
      <w:pPr>
        <w:ind w:left="360"/>
        <w:rPr>
          <w:sz w:val="22"/>
        </w:rPr>
      </w:pPr>
      <w:bookmarkStart w:id="26" w:name="_Hlk131587217"/>
      <w:r w:rsidRPr="00CB7CCA">
        <w:t>Texas Water Utilities</w:t>
      </w:r>
      <w:r w:rsidR="00AD70A6" w:rsidRPr="00CB7CCA">
        <w:t xml:space="preserve"> </w:t>
      </w:r>
      <w:r w:rsidR="00CE75E9" w:rsidRPr="00CB7CCA">
        <w:t xml:space="preserve">will have licensed operators to run the system operations.  Class </w:t>
      </w:r>
      <w:r w:rsidR="00CB7CCA" w:rsidRPr="00CB7CCA">
        <w:t>B</w:t>
      </w:r>
      <w:r w:rsidR="00CE75E9" w:rsidRPr="00CB7CCA">
        <w:t xml:space="preserve"> </w:t>
      </w:r>
      <w:r w:rsidR="00CB7CCA" w:rsidRPr="00CB7CCA">
        <w:t xml:space="preserve">and C </w:t>
      </w:r>
      <w:r w:rsidR="00CE75E9" w:rsidRPr="00CB7CCA">
        <w:t>operator</w:t>
      </w:r>
      <w:r w:rsidR="00CB7CCA" w:rsidRPr="00CB7CCA">
        <w:t>s</w:t>
      </w:r>
      <w:r w:rsidR="00CE75E9" w:rsidRPr="00CB7CCA">
        <w:t xml:space="preserve"> will be responsible operator the system.</w:t>
      </w:r>
    </w:p>
    <w:bookmarkEnd w:id="25"/>
    <w:p w14:paraId="6F9268D9" w14:textId="3486687E" w:rsidR="00C90F1A" w:rsidRPr="00C14272" w:rsidRDefault="001911B8" w:rsidP="00A35B34">
      <w:pPr>
        <w:spacing w:before="120" w:after="120"/>
        <w:ind w:left="360"/>
      </w:pPr>
      <w:r w:rsidRPr="00C14272">
        <w:t>Texas Water Utilities</w:t>
      </w:r>
      <w:r w:rsidR="00CE75E9" w:rsidRPr="00C14272">
        <w:t xml:space="preserve"> </w:t>
      </w:r>
      <w:proofErr w:type="gramStart"/>
      <w:r w:rsidR="00AD70A6" w:rsidRPr="00C14272">
        <w:t>has the ability to</w:t>
      </w:r>
      <w:proofErr w:type="gramEnd"/>
      <w:r w:rsidR="00AD70A6" w:rsidRPr="00C14272">
        <w:t xml:space="preserve"> provide adequate service in the requested area.</w:t>
      </w:r>
      <w:r w:rsidR="00AD70A6" w:rsidRPr="00C14272" w:rsidDel="001A4C7F">
        <w:t xml:space="preserve">  </w:t>
      </w:r>
      <w:r w:rsidRPr="00C14272">
        <w:t>Texas Water Utilities</w:t>
      </w:r>
      <w:r w:rsidR="00E06950" w:rsidRPr="00C14272">
        <w:t xml:space="preserve"> has several TCEQ approved </w:t>
      </w:r>
      <w:r w:rsidR="00CB7CCA" w:rsidRPr="00C14272">
        <w:t>PWS’s and W</w:t>
      </w:r>
      <w:r w:rsidR="0057150F" w:rsidRPr="00C14272">
        <w:t>W</w:t>
      </w:r>
      <w:r w:rsidR="00CB7CCA" w:rsidRPr="00C14272">
        <w:t xml:space="preserve">TP’s </w:t>
      </w:r>
      <w:r w:rsidR="00E06950" w:rsidRPr="00C14272">
        <w:t xml:space="preserve">registered.  </w:t>
      </w:r>
      <w:r w:rsidRPr="00C14272">
        <w:t xml:space="preserve">Texas </w:t>
      </w:r>
      <w:r w:rsidRPr="00C14272">
        <w:lastRenderedPageBreak/>
        <w:t>Water Utilities</w:t>
      </w:r>
      <w:r w:rsidR="0064757D" w:rsidRPr="00C14272">
        <w:t xml:space="preserve"> </w:t>
      </w:r>
      <w:r w:rsidR="00CB7CCA" w:rsidRPr="00C14272">
        <w:rPr>
          <w:rStyle w:val="Style1"/>
          <w:color w:val="auto"/>
        </w:rPr>
        <w:t>has violations</w:t>
      </w:r>
      <w:r w:rsidR="000124D8" w:rsidRPr="00C14272">
        <w:t xml:space="preserve"> listed in the TCEQ database</w:t>
      </w:r>
      <w:r w:rsidR="00CB7CCA" w:rsidRPr="00C14272">
        <w:t xml:space="preserve"> which are being addressed</w:t>
      </w:r>
      <w:r w:rsidR="000124D8" w:rsidRPr="00C14272">
        <w:t xml:space="preserve">.  </w:t>
      </w:r>
      <w:r w:rsidR="00AD70A6" w:rsidRPr="00C14272">
        <w:t xml:space="preserve">In addition, the Commission’s complaint records, </w:t>
      </w:r>
      <w:r w:rsidR="000124D8" w:rsidRPr="00C14272">
        <w:t>which date back 5 years</w:t>
      </w:r>
      <w:r w:rsidR="00AD70A6" w:rsidRPr="00C14272">
        <w:t xml:space="preserve">, </w:t>
      </w:r>
      <w:r w:rsidR="00725155" w:rsidRPr="00C14272">
        <w:t xml:space="preserve">show </w:t>
      </w:r>
      <w:r w:rsidR="00C14272" w:rsidRPr="00C14272">
        <w:t>132</w:t>
      </w:r>
      <w:r w:rsidR="00725155" w:rsidRPr="00C14272">
        <w:t xml:space="preserve"> complaints</w:t>
      </w:r>
      <w:r w:rsidR="00384823" w:rsidRPr="00C14272">
        <w:t xml:space="preserve"> against </w:t>
      </w:r>
      <w:r w:rsidRPr="00C14272">
        <w:t>Texas Water Utilities</w:t>
      </w:r>
      <w:r w:rsidR="00C14272" w:rsidRPr="00C14272">
        <w:t>, with 8 open complaints</w:t>
      </w:r>
      <w:r w:rsidR="00AD70A6" w:rsidRPr="00C14272">
        <w:t xml:space="preserve">. </w:t>
      </w:r>
      <w:r w:rsidR="000124D8" w:rsidRPr="00C14272">
        <w:t xml:space="preserve"> </w:t>
      </w:r>
      <w:bookmarkStart w:id="27" w:name="_Hlk131587402"/>
      <w:r w:rsidR="0068508F">
        <w:t>Of</w:t>
      </w:r>
      <w:r w:rsidR="0068508F" w:rsidRPr="00C14272">
        <w:t xml:space="preserve"> </w:t>
      </w:r>
      <w:r w:rsidR="000124D8" w:rsidRPr="00C14272">
        <w:t xml:space="preserve">the </w:t>
      </w:r>
      <w:r w:rsidR="0068508F">
        <w:t xml:space="preserve">132 </w:t>
      </w:r>
      <w:r w:rsidR="000124D8" w:rsidRPr="00C14272">
        <w:t xml:space="preserve">complaints </w:t>
      </w:r>
      <w:r w:rsidR="0068508F">
        <w:t xml:space="preserve">the 8 open complaints </w:t>
      </w:r>
      <w:r w:rsidR="0068508F" w:rsidRPr="00C14272">
        <w:t>are b</w:t>
      </w:r>
      <w:r w:rsidR="0068508F">
        <w:t>eing addressed and the remaining complaints</w:t>
      </w:r>
      <w:r w:rsidR="0068508F" w:rsidRPr="00C14272">
        <w:t xml:space="preserve"> </w:t>
      </w:r>
      <w:r w:rsidR="000124D8" w:rsidRPr="00C14272">
        <w:t xml:space="preserve">have been reviewed and </w:t>
      </w:r>
      <w:r w:rsidR="0068508F">
        <w:t xml:space="preserve">closed </w:t>
      </w:r>
      <w:r w:rsidR="000124D8" w:rsidRPr="00C14272">
        <w:t>by the Commission’s C</w:t>
      </w:r>
      <w:r w:rsidR="00233C88" w:rsidRPr="00C14272">
        <w:t>onsu</w:t>
      </w:r>
      <w:r w:rsidR="000124D8" w:rsidRPr="00C14272">
        <w:t xml:space="preserve">mer Protection Division.    </w:t>
      </w:r>
      <w:bookmarkEnd w:id="27"/>
    </w:p>
    <w:bookmarkEnd w:id="26"/>
    <w:p w14:paraId="5ECD4EFB"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055BE0A8" w14:textId="526753DE" w:rsidR="00C90F1A" w:rsidRPr="00CB7CCA" w:rsidRDefault="00A17355" w:rsidP="00A35B34">
      <w:pPr>
        <w:spacing w:before="120" w:after="120"/>
        <w:ind w:left="360"/>
      </w:pPr>
      <w:r w:rsidRPr="00CB7CCA">
        <w:t xml:space="preserve">The </w:t>
      </w:r>
      <w:r w:rsidR="00C90F1A" w:rsidRPr="00CB7CCA">
        <w:t>construction</w:t>
      </w:r>
      <w:r w:rsidRPr="00CB7CCA">
        <w:t xml:space="preserve"> of a physically separate system</w:t>
      </w:r>
      <w:r w:rsidR="00C90F1A" w:rsidRPr="00CB7CCA">
        <w:t xml:space="preserve"> is </w:t>
      </w:r>
      <w:r w:rsidRPr="00CB7CCA">
        <w:t xml:space="preserve">not </w:t>
      </w:r>
      <w:r w:rsidR="00C90F1A" w:rsidRPr="00CB7CCA">
        <w:t xml:space="preserve">necessary for </w:t>
      </w:r>
      <w:r w:rsidR="001911B8" w:rsidRPr="00CB7CCA">
        <w:t>Texas Water Utilities</w:t>
      </w:r>
      <w:r w:rsidR="00C90F1A" w:rsidRPr="00CB7CCA">
        <w:t xml:space="preserve"> to serve the requested area.</w:t>
      </w:r>
      <w:r w:rsidRPr="00CB7CCA">
        <w:t xml:space="preserve"> Therefore, concerns of regionalization or consolidation do not apply.</w:t>
      </w:r>
      <w:r w:rsidR="00C90F1A" w:rsidRPr="00CB7CCA">
        <w:t xml:space="preserve"> </w:t>
      </w:r>
    </w:p>
    <w:p w14:paraId="30C64EF8"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42D053F0" w14:textId="3DF7A459" w:rsidR="00C90F1A" w:rsidRPr="00CB7CCA" w:rsidRDefault="005010DE" w:rsidP="00A35B34">
      <w:pPr>
        <w:spacing w:before="120" w:after="120"/>
        <w:ind w:left="360"/>
      </w:pPr>
      <w:r w:rsidRPr="00CB7CCA">
        <w:t>SWWC Utilities</w:t>
      </w:r>
      <w:r w:rsidR="00C90F1A" w:rsidRPr="00CB7CCA">
        <w:t xml:space="preserve"> is currently serving customers and has sufficient capacity</w:t>
      </w:r>
      <w:r w:rsidR="007A17DC" w:rsidRPr="00CB7CCA">
        <w:t>.</w:t>
      </w:r>
      <w:r w:rsidR="00ED0966" w:rsidRPr="00CB7CCA">
        <w:t xml:space="preserve"> </w:t>
      </w:r>
      <w:r w:rsidR="00C90F1A" w:rsidRPr="00CB7CCA">
        <w:t xml:space="preserve"> </w:t>
      </w:r>
      <w:bookmarkStart w:id="28" w:name="_Hlk55213057"/>
      <w:r w:rsidR="007A17DC" w:rsidRPr="00CB7CCA">
        <w:rPr>
          <w:szCs w:val="24"/>
        </w:rPr>
        <w:t xml:space="preserve">Obtaining service from an adjacent retail public utility would likely increase costs to customers because new facilities will need to be constructed. </w:t>
      </w:r>
      <w:r w:rsidR="00ED0966" w:rsidRPr="00CB7CCA">
        <w:rPr>
          <w:szCs w:val="24"/>
        </w:rPr>
        <w:t xml:space="preserve"> </w:t>
      </w:r>
      <w:r w:rsidR="007A17DC" w:rsidRPr="00CB7CCA">
        <w:rPr>
          <w:szCs w:val="24"/>
        </w:rPr>
        <w:t xml:space="preserve">At the minimum, an interconnect would need to be installed </w:t>
      </w:r>
      <w:proofErr w:type="gramStart"/>
      <w:r w:rsidR="007A17DC" w:rsidRPr="00CB7CCA">
        <w:rPr>
          <w:szCs w:val="24"/>
        </w:rPr>
        <w:t>in order to</w:t>
      </w:r>
      <w:proofErr w:type="gramEnd"/>
      <w:r w:rsidR="007A17DC" w:rsidRPr="00CB7CCA">
        <w:rPr>
          <w:szCs w:val="24"/>
        </w:rPr>
        <w:t xml:space="preserve"> connect to a neighboring retail public utility. </w:t>
      </w:r>
      <w:r w:rsidR="00ED0966" w:rsidRPr="00CB7CCA">
        <w:rPr>
          <w:szCs w:val="24"/>
        </w:rPr>
        <w:t xml:space="preserve"> </w:t>
      </w:r>
      <w:r w:rsidR="007A17DC" w:rsidRPr="00CB7CCA">
        <w:rPr>
          <w:szCs w:val="24"/>
        </w:rPr>
        <w:t>Therefore, it is not feasible to obtain service from an adjacent retail public utility.</w:t>
      </w:r>
      <w:bookmarkEnd w:id="28"/>
      <w:r w:rsidR="00C90F1A" w:rsidRPr="00CB7CCA">
        <w:t xml:space="preserve">  </w:t>
      </w:r>
    </w:p>
    <w:p w14:paraId="4D3101D7" w14:textId="77777777" w:rsidR="00D95FE8" w:rsidRDefault="00D95FE8" w:rsidP="00D95FE8">
      <w:pPr>
        <w:spacing w:before="120" w:after="120"/>
        <w:ind w:left="900" w:hanging="540"/>
        <w:rPr>
          <w:b/>
          <w:i/>
          <w:iCs/>
        </w:rPr>
      </w:pPr>
      <w:r w:rsidRPr="00233DC7">
        <w:rPr>
          <w:bCs/>
        </w:rPr>
        <w:t>3.</w:t>
      </w:r>
      <w:r>
        <w:rPr>
          <w:bCs/>
        </w:rPr>
        <w:t>7.</w:t>
      </w:r>
      <w:r w:rsidRPr="00233DC7">
        <w:rPr>
          <w:bCs/>
        </w:rPr>
        <w:t xml:space="preserve"> </w:t>
      </w:r>
      <w:r>
        <w:rPr>
          <w:bCs/>
        </w:rPr>
        <w:tab/>
      </w: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0BB9964E" w14:textId="77777777" w:rsidR="004B5563" w:rsidRPr="004B5563" w:rsidRDefault="004B5563" w:rsidP="004B5563">
      <w:pPr>
        <w:spacing w:after="240"/>
        <w:ind w:left="360"/>
        <w:rPr>
          <w:sz w:val="22"/>
        </w:rPr>
      </w:pPr>
      <w:bookmarkStart w:id="29" w:name="_Hlk145506855"/>
      <w:bookmarkStart w:id="30" w:name="_Hlk145507057"/>
      <w:r>
        <w:t xml:space="preserve">There are no improvements necessary to provide continuous and adequate service to the requested area therefore a capital improvements plan is not necessary. </w:t>
      </w:r>
    </w:p>
    <w:bookmarkEnd w:id="29"/>
    <w:bookmarkEnd w:id="30"/>
    <w:p w14:paraId="69C7D2C0" w14:textId="77777777" w:rsidR="00D24180" w:rsidRDefault="00D24180" w:rsidP="00A35B34">
      <w:pPr>
        <w:spacing w:before="120" w:after="120"/>
        <w:ind w:left="900" w:hanging="540"/>
        <w:rPr>
          <w:b/>
          <w:i/>
        </w:rPr>
      </w:pPr>
      <w:r w:rsidRPr="00D474D7">
        <w:rPr>
          <w:bCs/>
          <w:iCs/>
        </w:rPr>
        <w:t>3.</w:t>
      </w:r>
      <w:r w:rsidR="00D95FE8">
        <w:rPr>
          <w:bCs/>
          <w:iCs/>
        </w:rPr>
        <w:t>8</w:t>
      </w:r>
      <w:r w:rsidRPr="00D474D7">
        <w:rPr>
          <w:bCs/>
          <w:iCs/>
        </w:rPr>
        <w:t>.</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31ECF43B"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6A624529" w14:textId="77777777" w:rsidR="00D24180" w:rsidRPr="009756C8" w:rsidRDefault="00D24180" w:rsidP="00A35B34">
      <w:pPr>
        <w:spacing w:before="120" w:after="120"/>
        <w:ind w:left="900" w:hanging="540"/>
        <w:rPr>
          <w:rFonts w:eastAsiaTheme="minorHAnsi"/>
        </w:rPr>
      </w:pPr>
      <w:r w:rsidRPr="00D474D7">
        <w:rPr>
          <w:bCs/>
          <w:iCs/>
        </w:rPr>
        <w:t>3.</w:t>
      </w:r>
      <w:r w:rsidR="00D95FE8">
        <w:rPr>
          <w:bCs/>
          <w:iCs/>
        </w:rPr>
        <w:t>9</w:t>
      </w:r>
      <w:r w:rsidRPr="00D474D7">
        <w:rPr>
          <w:bCs/>
          <w:iCs/>
        </w:rPr>
        <w:t>.</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57042BE8"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6154057" w14:textId="77777777" w:rsidR="00C90F1A" w:rsidRDefault="00D24180" w:rsidP="00A35B34">
      <w:pPr>
        <w:pStyle w:val="ListParagraph"/>
        <w:spacing w:before="120"/>
        <w:ind w:left="900" w:hanging="540"/>
        <w:jc w:val="both"/>
        <w:rPr>
          <w:rFonts w:cs="Times New Roman"/>
        </w:rPr>
      </w:pPr>
      <w:r w:rsidRPr="00D474D7">
        <w:rPr>
          <w:rFonts w:cs="Times New Roman"/>
          <w:bCs/>
          <w:iCs/>
        </w:rPr>
        <w:t>3.</w:t>
      </w:r>
      <w:r w:rsidR="00D95FE8">
        <w:rPr>
          <w:rFonts w:cs="Times New Roman"/>
          <w:bCs/>
          <w:iCs/>
        </w:rPr>
        <w:t>10</w:t>
      </w:r>
      <w:r w:rsidRPr="00D474D7">
        <w:rPr>
          <w:rFonts w:cs="Times New Roman"/>
          <w:bCs/>
          <w:iCs/>
        </w:rPr>
        <w:t>.</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08523A60" w14:textId="77777777" w:rsidR="00730D56" w:rsidRDefault="00730D56" w:rsidP="00730D56">
      <w:pPr>
        <w:pStyle w:val="ListParagraph"/>
        <w:spacing w:after="0"/>
        <w:ind w:left="360" w:firstLine="0"/>
        <w:jc w:val="both"/>
        <w:rPr>
          <w:rFonts w:cs="Times New Roman"/>
        </w:rPr>
      </w:pPr>
    </w:p>
    <w:p w14:paraId="55963683" w14:textId="62E28464" w:rsidR="00551605" w:rsidRPr="00CB7CCA" w:rsidRDefault="00551605" w:rsidP="00551605">
      <w:pPr>
        <w:ind w:left="360"/>
      </w:pPr>
      <w:bookmarkStart w:id="31" w:name="_Hlk95387252"/>
      <w:r w:rsidRPr="00CB7CCA">
        <w:lastRenderedPageBreak/>
        <w:t xml:space="preserve">The environmental integrity of the land </w:t>
      </w:r>
      <w:bookmarkStart w:id="32" w:name="_Hlk97889125"/>
      <w:r w:rsidR="00CB7CCA" w:rsidRPr="00CB7CCA">
        <w:rPr>
          <w:rStyle w:val="Style1"/>
          <w:color w:val="auto"/>
        </w:rPr>
        <w:t>will not be affected as no additional construction is needed</w:t>
      </w:r>
      <w:bookmarkEnd w:id="32"/>
      <w:r w:rsidRPr="00CB7CCA">
        <w:rPr>
          <w:rStyle w:val="Style1"/>
          <w:color w:val="auto"/>
        </w:rPr>
        <w:t xml:space="preserve"> </w:t>
      </w:r>
      <w:r w:rsidRPr="00CB7CCA">
        <w:t>to provide service to the requested area.</w:t>
      </w:r>
      <w:bookmarkEnd w:id="31"/>
    </w:p>
    <w:p w14:paraId="7EB61DEC" w14:textId="77777777" w:rsidR="00F13984" w:rsidRDefault="00F13984" w:rsidP="00A824A0">
      <w:pPr>
        <w:pStyle w:val="NoSpacing"/>
        <w:spacing w:after="240"/>
        <w:contextualSpacing/>
        <w:jc w:val="both"/>
        <w:rPr>
          <w:bCs/>
          <w:iCs/>
        </w:rPr>
      </w:pPr>
    </w:p>
    <w:p w14:paraId="2BA6DAE0" w14:textId="77777777" w:rsidR="00551605" w:rsidRPr="004048C0" w:rsidRDefault="00551605" w:rsidP="00573A16">
      <w:pPr>
        <w:pStyle w:val="NoSpacing"/>
        <w:spacing w:after="240"/>
        <w:ind w:left="900" w:hanging="540"/>
        <w:contextualSpacing/>
        <w:jc w:val="both"/>
        <w:rPr>
          <w:rFonts w:cs="Times New Roman"/>
          <w:b/>
          <w:i/>
        </w:rPr>
      </w:pPr>
      <w:r w:rsidRPr="0001100F">
        <w:rPr>
          <w:bCs/>
          <w:iCs/>
        </w:rPr>
        <w:t>3.1</w:t>
      </w:r>
      <w:r w:rsidR="00A824A0">
        <w:rPr>
          <w:bCs/>
          <w:iCs/>
        </w:rPr>
        <w:t>1</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Pr>
          <w:bCs/>
        </w:rPr>
        <w:t> </w:t>
      </w:r>
      <w:r w:rsidRPr="007D4F2D">
        <w:rPr>
          <w:b/>
          <w:i/>
        </w:rPr>
        <w:t>13.246(c)(8)</w:t>
      </w:r>
      <w:r>
        <w:rPr>
          <w:b/>
          <w:i/>
        </w:rPr>
        <w:t>;</w:t>
      </w:r>
      <w:r w:rsidRPr="007D4F2D">
        <w:rPr>
          <w:b/>
          <w:i/>
        </w:rPr>
        <w:t xml:space="preserve"> 16 TAC §§</w:t>
      </w:r>
      <w:r>
        <w:rPr>
          <w:bCs/>
        </w:rPr>
        <w:t> </w:t>
      </w:r>
      <w:r w:rsidRPr="007D4F2D">
        <w:rPr>
          <w:b/>
          <w:i/>
        </w:rPr>
        <w:t>24.227(e)(8)</w:t>
      </w:r>
      <w:r>
        <w:rPr>
          <w:b/>
          <w:i/>
        </w:rPr>
        <w:t>, 24.239(h)(5)(H)</w:t>
      </w:r>
      <w:r w:rsidRPr="007D4F2D">
        <w:rPr>
          <w:b/>
          <w:i/>
        </w:rPr>
        <w:t>).</w:t>
      </w:r>
      <w:r w:rsidRPr="00C366FF">
        <w:rPr>
          <w:rFonts w:cs="Times New Roman"/>
          <w:b/>
          <w:i/>
        </w:rPr>
        <w:t xml:space="preserve"> </w:t>
      </w:r>
    </w:p>
    <w:p w14:paraId="3B278BD5" w14:textId="109BFD78" w:rsidR="00551605" w:rsidRPr="00CB7CCA" w:rsidRDefault="00BC051D" w:rsidP="00551605">
      <w:pPr>
        <w:ind w:left="360"/>
      </w:pPr>
      <w:r>
        <w:t>T</w:t>
      </w:r>
      <w:r w:rsidR="00CB7CCA" w:rsidRPr="00CB7CCA">
        <w:t>he</w:t>
      </w:r>
      <w:r w:rsidR="00551605" w:rsidRPr="00CB7CCA">
        <w:t xml:space="preserve"> customers’ rates will </w:t>
      </w:r>
      <w:r>
        <w:t>not change from the</w:t>
      </w:r>
      <w:r w:rsidR="00551605" w:rsidRPr="00CB7CCA">
        <w:t xml:space="preserve"> current rates for </w:t>
      </w:r>
      <w:r w:rsidR="00CB7CCA" w:rsidRPr="00CB7CCA">
        <w:t>SWWC Utilities</w:t>
      </w:r>
      <w:r>
        <w:t xml:space="preserve"> customers</w:t>
      </w:r>
      <w:r w:rsidR="00551605" w:rsidRPr="00CB7CCA">
        <w:t xml:space="preserve">.  Reliability and quality of water service is expected to improve under </w:t>
      </w:r>
      <w:r w:rsidR="001911B8" w:rsidRPr="00CB7CCA">
        <w:t xml:space="preserve">Texas Water </w:t>
      </w:r>
      <w:r w:rsidR="00CB7CCA" w:rsidRPr="00CB7CCA">
        <w:t>Utilities’</w:t>
      </w:r>
      <w:r w:rsidR="00551605" w:rsidRPr="00CB7CCA">
        <w:t xml:space="preserve"> management.</w:t>
      </w:r>
    </w:p>
    <w:p w14:paraId="772C36A7" w14:textId="77777777" w:rsidR="00551605" w:rsidRPr="005D41FF" w:rsidRDefault="00551605" w:rsidP="00551605">
      <w:pPr>
        <w:pStyle w:val="NoSpacing"/>
        <w:tabs>
          <w:tab w:val="left" w:pos="720"/>
        </w:tabs>
        <w:autoSpaceDE w:val="0"/>
        <w:autoSpaceDN w:val="0"/>
        <w:adjustRightInd w:val="0"/>
        <w:jc w:val="both"/>
        <w:rPr>
          <w:rFonts w:cs="Times New Roman"/>
        </w:rPr>
      </w:pPr>
    </w:p>
    <w:p w14:paraId="7639A16C" w14:textId="77777777" w:rsidR="00551605" w:rsidRPr="005D41FF" w:rsidRDefault="00551605" w:rsidP="00551605">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1BF296B6" w14:textId="77777777" w:rsidR="00A824A0" w:rsidRPr="00F96989" w:rsidRDefault="00A824A0" w:rsidP="00A824A0">
      <w:pPr>
        <w:pStyle w:val="NoSpacing"/>
        <w:tabs>
          <w:tab w:val="left" w:pos="720"/>
        </w:tabs>
        <w:autoSpaceDE w:val="0"/>
        <w:autoSpaceDN w:val="0"/>
        <w:adjustRightInd w:val="0"/>
        <w:jc w:val="both"/>
        <w:rPr>
          <w:rFonts w:cs="Times New Roman"/>
        </w:rPr>
      </w:pPr>
      <w:bookmarkStart w:id="33" w:name="_Hlk53566076"/>
      <w:bookmarkStart w:id="34" w:name="_Hlk53566061"/>
      <w:r w:rsidRPr="00F96989">
        <w:t xml:space="preserve">The Applicants </w:t>
      </w:r>
      <w:bookmarkEnd w:id="33"/>
      <w:r w:rsidRPr="00F96989">
        <w:rPr>
          <w:rFonts w:cs="Times New Roman"/>
        </w:rPr>
        <w:t xml:space="preserve">meet </w:t>
      </w:r>
      <w:proofErr w:type="gramStart"/>
      <w:r w:rsidRPr="00F96989">
        <w:rPr>
          <w:rFonts w:cs="Times New Roman"/>
        </w:rPr>
        <w:t>all of</w:t>
      </w:r>
      <w:proofErr w:type="gramEnd"/>
      <w:r w:rsidRPr="00F96989">
        <w:rPr>
          <w:rFonts w:cs="Times New Roman"/>
        </w:rPr>
        <w:t xml:space="preserve">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 xml:space="preserve">necessary for the service, accommodation, </w:t>
      </w:r>
      <w:proofErr w:type="gramStart"/>
      <w:r w:rsidRPr="00F96989">
        <w:rPr>
          <w:rFonts w:cs="Times New Roman"/>
        </w:rPr>
        <w:t>convenience</w:t>
      </w:r>
      <w:proofErr w:type="gramEnd"/>
      <w:r w:rsidRPr="00F96989">
        <w:rPr>
          <w:rFonts w:cs="Times New Roman"/>
        </w:rPr>
        <w:t xml:space="preserve"> and safety of the public.</w:t>
      </w:r>
    </w:p>
    <w:p w14:paraId="448C7BF0" w14:textId="77777777" w:rsidR="00A824A0" w:rsidRPr="00CB7CCA" w:rsidRDefault="00A824A0" w:rsidP="00551605">
      <w:pPr>
        <w:rPr>
          <w:rFonts w:eastAsia="Calibri"/>
        </w:rPr>
      </w:pPr>
    </w:p>
    <w:p w14:paraId="5C7B8C63" w14:textId="097A4A3B" w:rsidR="00551605" w:rsidRPr="00CB7CCA" w:rsidRDefault="00551605" w:rsidP="00551605">
      <w:r w:rsidRPr="00CB7CCA">
        <w:rPr>
          <w:rFonts w:eastAsia="Calibri"/>
        </w:rPr>
        <w:t>Based on the above information, I</w:t>
      </w:r>
      <w:r w:rsidRPr="00CB7CCA">
        <w:t xml:space="preserve"> </w:t>
      </w:r>
      <w:bookmarkEnd w:id="34"/>
      <w:r w:rsidRPr="00CB7CCA">
        <w:t xml:space="preserve">recommend that the Commission find that the transaction will serve the public interest and that the Applicants be allowed to proceed with the proposed transaction. There are </w:t>
      </w:r>
      <w:bookmarkStart w:id="35" w:name="_Hlk119266586"/>
      <w:r w:rsidR="00CB7CCA" w:rsidRPr="00CB7CCA">
        <w:rPr>
          <w:rStyle w:val="Style1"/>
          <w:color w:val="auto"/>
        </w:rPr>
        <w:t>deposits</w:t>
      </w:r>
      <w:bookmarkEnd w:id="35"/>
      <w:r w:rsidRPr="00CB7CCA">
        <w:t xml:space="preserve"> held by </w:t>
      </w:r>
      <w:r w:rsidR="005010DE" w:rsidRPr="00CB7CCA">
        <w:t>SWWC Utilities</w:t>
      </w:r>
      <w:r w:rsidRPr="00CB7CCA">
        <w:t xml:space="preserve"> for the customers being served by </w:t>
      </w:r>
      <w:r w:rsidR="00CB7CCA" w:rsidRPr="00CB7CCA">
        <w:t>SWWC Utilities</w:t>
      </w:r>
      <w:r w:rsidRPr="00CB7CCA">
        <w:t xml:space="preserve">. I further recommend that a public hearing is not necessary. </w:t>
      </w:r>
    </w:p>
    <w:p w14:paraId="0AC5A8E1"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B7428" w14:textId="77777777" w:rsidR="00C66449" w:rsidRDefault="00C66449">
      <w:r>
        <w:separator/>
      </w:r>
    </w:p>
  </w:endnote>
  <w:endnote w:type="continuationSeparator" w:id="0">
    <w:p w14:paraId="61576657" w14:textId="77777777" w:rsidR="00C66449" w:rsidRDefault="00C66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B9DE" w14:textId="77777777" w:rsidR="00C66449" w:rsidRDefault="00C66449">
      <w:r>
        <w:separator/>
      </w:r>
    </w:p>
  </w:footnote>
  <w:footnote w:type="continuationSeparator" w:id="0">
    <w:p w14:paraId="65F26634" w14:textId="77777777" w:rsidR="00C66449" w:rsidRDefault="00C66449">
      <w:r>
        <w:continuationSeparator/>
      </w:r>
    </w:p>
  </w:footnote>
  <w:footnote w:id="1">
    <w:p w14:paraId="5CB566BB" w14:textId="72314D2D" w:rsidR="0031242C" w:rsidRDefault="0031242C">
      <w:pPr>
        <w:pStyle w:val="FootnoteText"/>
      </w:pPr>
      <w:r>
        <w:rPr>
          <w:rStyle w:val="FootnoteReference"/>
        </w:rPr>
        <w:footnoteRef/>
      </w:r>
      <w:r>
        <w:t xml:space="preserve"> Docket 5</w:t>
      </w:r>
      <w:r w:rsidR="00470432">
        <w:t>4</w:t>
      </w:r>
      <w:r>
        <w:t xml:space="preserve">201, Item </w:t>
      </w:r>
      <w:r w:rsidR="00470432">
        <w:t>215</w:t>
      </w:r>
      <w:r>
        <w:t>, Stamped Approved Tariff</w:t>
      </w:r>
    </w:p>
  </w:footnote>
  <w:footnote w:id="2">
    <w:p w14:paraId="2D4879D0" w14:textId="55D7E95D" w:rsidR="0031242C" w:rsidRDefault="0031242C">
      <w:pPr>
        <w:pStyle w:val="FootnoteText"/>
      </w:pPr>
      <w:r>
        <w:rPr>
          <w:rStyle w:val="FootnoteReference"/>
        </w:rPr>
        <w:footnoteRef/>
      </w:r>
      <w:r>
        <w:t xml:space="preserve"> </w:t>
      </w:r>
      <w:r w:rsidR="005010DE">
        <w:t xml:space="preserve">In Order No. </w:t>
      </w:r>
      <w:r w:rsidR="00470432">
        <w:t>3</w:t>
      </w:r>
      <w:r w:rsidR="005010DE">
        <w:t xml:space="preserve"> filed on </w:t>
      </w:r>
      <w:r w:rsidR="00470432">
        <w:t>10</w:t>
      </w:r>
      <w:r w:rsidR="005010DE">
        <w:t>/</w:t>
      </w:r>
      <w:r w:rsidR="00470432">
        <w:t>9</w:t>
      </w:r>
      <w:r w:rsidR="005010DE">
        <w:t>/2023, the administrative law judge found the application administratively complete.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D5B78" w14:textId="77777777" w:rsidR="00DA36E8" w:rsidRDefault="00DA36E8">
    <w:pPr>
      <w:pStyle w:val="Header"/>
      <w:jc w:val="center"/>
      <w:rPr>
        <w:b/>
        <w:i/>
        <w:sz w:val="38"/>
      </w:rPr>
    </w:pPr>
    <w:r>
      <w:rPr>
        <w:b/>
        <w:i/>
        <w:sz w:val="38"/>
      </w:rPr>
      <w:t>Public Utility Commission of Texas</w:t>
    </w:r>
  </w:p>
  <w:p w14:paraId="3D5AF3F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54D4D3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C43B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473140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trackRevisions/>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0B"/>
    <w:rsid w:val="0001100F"/>
    <w:rsid w:val="000124D8"/>
    <w:rsid w:val="00022E10"/>
    <w:rsid w:val="000470BE"/>
    <w:rsid w:val="0007731C"/>
    <w:rsid w:val="000A2C0B"/>
    <w:rsid w:val="000D7C59"/>
    <w:rsid w:val="000E23E7"/>
    <w:rsid w:val="000E3517"/>
    <w:rsid w:val="000F6166"/>
    <w:rsid w:val="00116570"/>
    <w:rsid w:val="00125EAC"/>
    <w:rsid w:val="0014070F"/>
    <w:rsid w:val="00143042"/>
    <w:rsid w:val="00145E77"/>
    <w:rsid w:val="00172779"/>
    <w:rsid w:val="00185D8D"/>
    <w:rsid w:val="001911B8"/>
    <w:rsid w:val="001A0D5A"/>
    <w:rsid w:val="001A56DF"/>
    <w:rsid w:val="001A5F52"/>
    <w:rsid w:val="001E04ED"/>
    <w:rsid w:val="001E7809"/>
    <w:rsid w:val="001F45BB"/>
    <w:rsid w:val="001F60AB"/>
    <w:rsid w:val="00233C88"/>
    <w:rsid w:val="00274A50"/>
    <w:rsid w:val="0028111B"/>
    <w:rsid w:val="002D10BB"/>
    <w:rsid w:val="002D1F2A"/>
    <w:rsid w:val="002D54CE"/>
    <w:rsid w:val="002E4FFA"/>
    <w:rsid w:val="0031242C"/>
    <w:rsid w:val="00315848"/>
    <w:rsid w:val="00342242"/>
    <w:rsid w:val="003478DA"/>
    <w:rsid w:val="00347E03"/>
    <w:rsid w:val="00384823"/>
    <w:rsid w:val="003A3DF6"/>
    <w:rsid w:val="003E0B1C"/>
    <w:rsid w:val="003E1CD0"/>
    <w:rsid w:val="004249AC"/>
    <w:rsid w:val="00470432"/>
    <w:rsid w:val="004A30C9"/>
    <w:rsid w:val="004B5563"/>
    <w:rsid w:val="004B607C"/>
    <w:rsid w:val="004E21C0"/>
    <w:rsid w:val="005010DE"/>
    <w:rsid w:val="00505B2A"/>
    <w:rsid w:val="00505E26"/>
    <w:rsid w:val="00511A3B"/>
    <w:rsid w:val="0052550E"/>
    <w:rsid w:val="0053518D"/>
    <w:rsid w:val="00542A42"/>
    <w:rsid w:val="00551605"/>
    <w:rsid w:val="0057150F"/>
    <w:rsid w:val="00573A16"/>
    <w:rsid w:val="005962C2"/>
    <w:rsid w:val="005B3CCA"/>
    <w:rsid w:val="005D4305"/>
    <w:rsid w:val="005F5261"/>
    <w:rsid w:val="00634906"/>
    <w:rsid w:val="0064757D"/>
    <w:rsid w:val="0068508F"/>
    <w:rsid w:val="006B6B83"/>
    <w:rsid w:val="00725155"/>
    <w:rsid w:val="00730D56"/>
    <w:rsid w:val="007360C4"/>
    <w:rsid w:val="00760795"/>
    <w:rsid w:val="00773B3C"/>
    <w:rsid w:val="00776688"/>
    <w:rsid w:val="0079368A"/>
    <w:rsid w:val="007A17DC"/>
    <w:rsid w:val="007D4F2D"/>
    <w:rsid w:val="007E4EE0"/>
    <w:rsid w:val="00800B84"/>
    <w:rsid w:val="0080440B"/>
    <w:rsid w:val="00812B1B"/>
    <w:rsid w:val="008166FF"/>
    <w:rsid w:val="008262FF"/>
    <w:rsid w:val="00866FC7"/>
    <w:rsid w:val="0088205A"/>
    <w:rsid w:val="008A54A2"/>
    <w:rsid w:val="008C469B"/>
    <w:rsid w:val="00904083"/>
    <w:rsid w:val="0091083F"/>
    <w:rsid w:val="00915750"/>
    <w:rsid w:val="009327AF"/>
    <w:rsid w:val="00950C22"/>
    <w:rsid w:val="009F11EE"/>
    <w:rsid w:val="00A17355"/>
    <w:rsid w:val="00A2062C"/>
    <w:rsid w:val="00A35B34"/>
    <w:rsid w:val="00A66740"/>
    <w:rsid w:val="00A7556C"/>
    <w:rsid w:val="00A7691E"/>
    <w:rsid w:val="00A824A0"/>
    <w:rsid w:val="00A91312"/>
    <w:rsid w:val="00AD09CD"/>
    <w:rsid w:val="00AD6BB1"/>
    <w:rsid w:val="00AD70A6"/>
    <w:rsid w:val="00AE4AE6"/>
    <w:rsid w:val="00AE4B86"/>
    <w:rsid w:val="00B14654"/>
    <w:rsid w:val="00B24BC1"/>
    <w:rsid w:val="00B56DD2"/>
    <w:rsid w:val="00B919CA"/>
    <w:rsid w:val="00BA3EED"/>
    <w:rsid w:val="00BC051D"/>
    <w:rsid w:val="00C06E5C"/>
    <w:rsid w:val="00C14272"/>
    <w:rsid w:val="00C25C60"/>
    <w:rsid w:val="00C366FF"/>
    <w:rsid w:val="00C50E04"/>
    <w:rsid w:val="00C5446C"/>
    <w:rsid w:val="00C66449"/>
    <w:rsid w:val="00C83CDD"/>
    <w:rsid w:val="00C90F1A"/>
    <w:rsid w:val="00CB7CCA"/>
    <w:rsid w:val="00CC744D"/>
    <w:rsid w:val="00CE75E9"/>
    <w:rsid w:val="00D24180"/>
    <w:rsid w:val="00D474D7"/>
    <w:rsid w:val="00D711A7"/>
    <w:rsid w:val="00D95FE8"/>
    <w:rsid w:val="00DA36E8"/>
    <w:rsid w:val="00DB3DF9"/>
    <w:rsid w:val="00DB57BA"/>
    <w:rsid w:val="00DD3B43"/>
    <w:rsid w:val="00DE6197"/>
    <w:rsid w:val="00DF2550"/>
    <w:rsid w:val="00E06950"/>
    <w:rsid w:val="00E56FE3"/>
    <w:rsid w:val="00E57BE8"/>
    <w:rsid w:val="00E65C2A"/>
    <w:rsid w:val="00E666D1"/>
    <w:rsid w:val="00E82602"/>
    <w:rsid w:val="00EA5690"/>
    <w:rsid w:val="00EC1B31"/>
    <w:rsid w:val="00ED0966"/>
    <w:rsid w:val="00F04202"/>
    <w:rsid w:val="00F12EA7"/>
    <w:rsid w:val="00F13984"/>
    <w:rsid w:val="00F20E96"/>
    <w:rsid w:val="00F27C6C"/>
    <w:rsid w:val="00F756CD"/>
    <w:rsid w:val="00FA2F3C"/>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1A512"/>
  <w15:docId w15:val="{F627A48A-170F-452B-B313-1C7EE310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F13984"/>
    <w:rPr>
      <w:sz w:val="20"/>
    </w:rPr>
  </w:style>
  <w:style w:type="character" w:customStyle="1" w:styleId="FootnoteTextChar">
    <w:name w:val="Footnote Text Char"/>
    <w:basedOn w:val="DefaultParagraphFont"/>
    <w:link w:val="FootnoteText"/>
    <w:uiPriority w:val="99"/>
    <w:semiHidden/>
    <w:rsid w:val="00F13984"/>
  </w:style>
  <w:style w:type="character" w:styleId="FootnoteReference">
    <w:name w:val="footnote reference"/>
    <w:basedOn w:val="DefaultParagraphFont"/>
    <w:uiPriority w:val="99"/>
    <w:semiHidden/>
    <w:unhideWhenUsed/>
    <w:rsid w:val="00F13984"/>
    <w:rPr>
      <w:vertAlign w:val="superscript"/>
    </w:rPr>
  </w:style>
  <w:style w:type="character" w:customStyle="1" w:styleId="Style3">
    <w:name w:val="Style3"/>
    <w:basedOn w:val="DefaultParagraphFont"/>
    <w:uiPriority w:val="1"/>
    <w:rsid w:val="001911B8"/>
    <w:rPr>
      <w:rFonts w:ascii="Times New Roman" w:hAnsi="Times New Roman"/>
      <w:i/>
      <w:color w:val="auto"/>
      <w:sz w:val="24"/>
    </w:rPr>
  </w:style>
  <w:style w:type="paragraph" w:styleId="EndnoteText">
    <w:name w:val="endnote text"/>
    <w:basedOn w:val="Normal"/>
    <w:link w:val="EndnoteTextChar"/>
    <w:uiPriority w:val="99"/>
    <w:semiHidden/>
    <w:unhideWhenUsed/>
    <w:rsid w:val="0031242C"/>
    <w:rPr>
      <w:sz w:val="20"/>
    </w:rPr>
  </w:style>
  <w:style w:type="character" w:customStyle="1" w:styleId="EndnoteTextChar">
    <w:name w:val="Endnote Text Char"/>
    <w:basedOn w:val="DefaultParagraphFont"/>
    <w:link w:val="EndnoteText"/>
    <w:uiPriority w:val="99"/>
    <w:semiHidden/>
    <w:rsid w:val="0031242C"/>
  </w:style>
  <w:style w:type="character" w:styleId="EndnoteReference">
    <w:name w:val="endnote reference"/>
    <w:basedOn w:val="DefaultParagraphFont"/>
    <w:uiPriority w:val="99"/>
    <w:semiHidden/>
    <w:unhideWhenUsed/>
    <w:rsid w:val="003124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5444">
      <w:bodyDiv w:val="1"/>
      <w:marLeft w:val="0"/>
      <w:marRight w:val="0"/>
      <w:marTop w:val="0"/>
      <w:marBottom w:val="0"/>
      <w:divBdr>
        <w:top w:val="none" w:sz="0" w:space="0" w:color="auto"/>
        <w:left w:val="none" w:sz="0" w:space="0" w:color="auto"/>
        <w:bottom w:val="none" w:sz="0" w:space="0" w:color="auto"/>
        <w:right w:val="none" w:sz="0" w:space="0" w:color="auto"/>
      </w:divBdr>
    </w:div>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73296655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urrent%20Approved%20Templates\STM%20Sale%20Approval%20Memo%20Draft%20-%20Infrastructure%20Division%20%20(updated%205-2-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1EEB6898C24102AE88C3EAE472ECEC"/>
        <w:category>
          <w:name w:val="General"/>
          <w:gallery w:val="placeholder"/>
        </w:category>
        <w:types>
          <w:type w:val="bbPlcHdr"/>
        </w:types>
        <w:behaviors>
          <w:behavior w:val="content"/>
        </w:behaviors>
        <w:guid w:val="{70A0DB40-1C88-4564-A965-371E67A19A15}"/>
      </w:docPartPr>
      <w:docPartBody>
        <w:p w:rsidR="003D046F" w:rsidRDefault="00EF73AF">
          <w:pPr>
            <w:pStyle w:val="B81EEB6898C24102AE88C3EAE472ECEC"/>
          </w:pPr>
          <w:r w:rsidRPr="00105A44">
            <w:rPr>
              <w:rFonts w:ascii="Garamond" w:hAnsi="Garamond"/>
              <w:color w:val="808080" w:themeColor="background1" w:themeShade="80"/>
            </w:rPr>
            <w:t>Mapping Staff</w:t>
          </w:r>
        </w:p>
      </w:docPartBody>
    </w:docPart>
    <w:docPart>
      <w:docPartPr>
        <w:name w:val="F007CAFFF6DD4561891E0E6CFB046079"/>
        <w:category>
          <w:name w:val="General"/>
          <w:gallery w:val="placeholder"/>
        </w:category>
        <w:types>
          <w:type w:val="bbPlcHdr"/>
        </w:types>
        <w:behaviors>
          <w:behavior w:val="content"/>
        </w:behaviors>
        <w:guid w:val="{E3B92ABB-32E6-430D-80E1-D93EFE9B5CA0}"/>
      </w:docPartPr>
      <w:docPartBody>
        <w:p w:rsidR="003D046F" w:rsidRDefault="00EF73AF" w:rsidP="00EF73AF">
          <w:pPr>
            <w:pStyle w:val="F007CAFFF6DD4561891E0E6CFB046079"/>
          </w:pPr>
          <w:r w:rsidRPr="004F263A">
            <w:rPr>
              <w:rStyle w:val="PlaceholderText"/>
              <w:rFonts w:eastAsiaTheme="minorHAnsi"/>
            </w:rPr>
            <w:t>Select type</w:t>
          </w:r>
        </w:p>
      </w:docPartBody>
    </w:docPart>
    <w:docPart>
      <w:docPartPr>
        <w:name w:val="BD28CE92342B430E9DE2028E9B45969E"/>
        <w:category>
          <w:name w:val="General"/>
          <w:gallery w:val="placeholder"/>
        </w:category>
        <w:types>
          <w:type w:val="bbPlcHdr"/>
        </w:types>
        <w:behaviors>
          <w:behavior w:val="content"/>
        </w:behaviors>
        <w:guid w:val="{8246732A-8717-433C-902B-036428E1188F}"/>
      </w:docPartPr>
      <w:docPartBody>
        <w:p w:rsidR="003D046F" w:rsidRDefault="00EF73AF" w:rsidP="00EF73AF">
          <w:pPr>
            <w:pStyle w:val="BD28CE92342B430E9DE2028E9B45969E"/>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3AF"/>
    <w:rsid w:val="003D046F"/>
    <w:rsid w:val="003F7BFA"/>
    <w:rsid w:val="00A25A9F"/>
    <w:rsid w:val="00EF7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73AF"/>
    <w:rPr>
      <w:color w:val="808080"/>
    </w:rPr>
  </w:style>
  <w:style w:type="paragraph" w:customStyle="1" w:styleId="B81EEB6898C24102AE88C3EAE472ECEC">
    <w:name w:val="B81EEB6898C24102AE88C3EAE472ECEC"/>
  </w:style>
  <w:style w:type="paragraph" w:customStyle="1" w:styleId="F007CAFFF6DD4561891E0E6CFB046079">
    <w:name w:val="F007CAFFF6DD4561891E0E6CFB046079"/>
    <w:rsid w:val="00EF73AF"/>
  </w:style>
  <w:style w:type="paragraph" w:customStyle="1" w:styleId="BD28CE92342B430E9DE2028E9B45969E">
    <w:name w:val="BD28CE92342B430E9DE2028E9B45969E"/>
    <w:rsid w:val="00EF73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28F13-BE33-4F64-A1A2-7BCC6651D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Sale Approval Memo Draft - Infrastructure Division  (updated 5-2-2022)</Template>
  <TotalTime>6</TotalTime>
  <Pages>5</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dc:description/>
  <cp:lastModifiedBy>James Harville</cp:lastModifiedBy>
  <cp:revision>3</cp:revision>
  <cp:lastPrinted>2014-10-31T15:06:00Z</cp:lastPrinted>
  <dcterms:created xsi:type="dcterms:W3CDTF">2024-02-13T20:24:00Z</dcterms:created>
  <dcterms:modified xsi:type="dcterms:W3CDTF">2024-02-13T21:10:00Z</dcterms:modified>
</cp:coreProperties>
</file>